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C5370" w:rsidRDefault="00D31E12">
      <w:pPr>
        <w:pStyle w:val="a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page">
                  <wp:posOffset>921385</wp:posOffset>
                </wp:positionH>
                <wp:positionV relativeFrom="page">
                  <wp:posOffset>2288540</wp:posOffset>
                </wp:positionV>
                <wp:extent cx="1187450" cy="182880"/>
                <wp:effectExtent l="0" t="2540" r="0" b="0"/>
                <wp:wrapNone/>
                <wp:docPr id="6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6CE0" w:rsidRPr="009C6CE0" w:rsidRDefault="005B3AAB" w:rsidP="009C6CE0">
                            <w:pPr>
                              <w:pStyle w:val="a4"/>
                            </w:pPr>
                            <w:r>
                              <w:t>20.10.2014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margin-left:72.55pt;margin-top:180.2pt;width:93.5pt;height:14.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" filled="f" stroked="f">
                <v:textbox inset="0,0,0,0">
                  <w:txbxContent>
                    <w:p w:rsidR="009C6CE0" w:rsidRPr="009C6CE0" w:rsidRDefault="005B3AAB" w:rsidP="009C6CE0">
                      <w:pPr>
                        <w:pStyle w:val="a4"/>
                      </w:pPr>
                      <w:r>
                        <w:t>20.10.2014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page">
                  <wp:posOffset>1285240</wp:posOffset>
                </wp:positionH>
                <wp:positionV relativeFrom="page">
                  <wp:posOffset>2576830</wp:posOffset>
                </wp:positionV>
                <wp:extent cx="822325" cy="182880"/>
                <wp:effectExtent l="0" t="0" r="0" b="2540"/>
                <wp:wrapNone/>
                <wp:docPr id="5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2325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6CE0" w:rsidRDefault="009C6CE0" w:rsidP="009C6CE0">
                            <w:pPr>
                              <w:pStyle w:val="a4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27" type="#_x0000_t202" style="position:absolute;margin-left:101.2pt;margin-top:202.9pt;width:64.75pt;height:14.4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" filled="f" stroked="f">
                <v:textbox inset="0,0,0,0">
                  <w:txbxContent>
                    <w:p w:rsidR="009C6CE0" w:rsidRDefault="009C6CE0" w:rsidP="009C6CE0">
                      <w:pPr>
                        <w:pStyle w:val="a4"/>
                        <w:rPr>
                          <w:lang w:val="en-US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page">
                  <wp:posOffset>2383155</wp:posOffset>
                </wp:positionH>
                <wp:positionV relativeFrom="page">
                  <wp:posOffset>2288540</wp:posOffset>
                </wp:positionV>
                <wp:extent cx="1097280" cy="182880"/>
                <wp:effectExtent l="1905" t="2540" r="0" b="0"/>
                <wp:wrapNone/>
                <wp:docPr id="4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6CE0" w:rsidRDefault="005B3AAB" w:rsidP="009C6CE0">
                            <w:pPr>
                              <w:pStyle w:val="a4"/>
                            </w:pPr>
                            <w:r>
                              <w:t>190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28" type="#_x0000_t202" style="position:absolute;margin-left:187.65pt;margin-top:180.2pt;width:86.4pt;height:14.4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s+7rwIAALE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" filled="f" stroked="f">
                <v:textbox inset="0,0,0,0">
                  <w:txbxContent>
                    <w:p w:rsidR="009C6CE0" w:rsidRDefault="005B3AAB" w:rsidP="009C6CE0">
                      <w:pPr>
                        <w:pStyle w:val="a4"/>
                      </w:pPr>
                      <w:r>
                        <w:t>190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page">
                  <wp:posOffset>2383155</wp:posOffset>
                </wp:positionH>
                <wp:positionV relativeFrom="page">
                  <wp:posOffset>2576830</wp:posOffset>
                </wp:positionV>
                <wp:extent cx="1097280" cy="182880"/>
                <wp:effectExtent l="1905" t="0" r="0" b="2540"/>
                <wp:wrapNone/>
                <wp:docPr id="3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6CE0" w:rsidRDefault="009C6CE0" w:rsidP="009C6CE0">
                            <w:pPr>
                              <w:pStyle w:val="a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29" type="#_x0000_t202" style="position:absolute;margin-left:187.65pt;margin-top:202.9pt;width:86.4pt;height:14.4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" filled="f" stroked="f">
                <v:textbox inset="0,0,0,0">
                  <w:txbxContent>
                    <w:p w:rsidR="009C6CE0" w:rsidRDefault="009C6CE0" w:rsidP="009C6CE0">
                      <w:pPr>
                        <w:pStyle w:val="a4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page">
                  <wp:posOffset>4051935</wp:posOffset>
                </wp:positionH>
                <wp:positionV relativeFrom="page">
                  <wp:posOffset>1031240</wp:posOffset>
                </wp:positionV>
                <wp:extent cx="3080385" cy="1517650"/>
                <wp:effectExtent l="3810" t="2540" r="1905" b="3810"/>
                <wp:wrapNone/>
                <wp:docPr id="2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0385" cy="151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6CE0" w:rsidRDefault="00526B5A" w:rsidP="009C6CE0">
                            <w:pPr>
                              <w:pStyle w:val="a3"/>
                            </w:pPr>
                            <w:r>
                              <w:t>Директору департамента социальной политики, заместителю председателя КДН и ЗП Пермского края</w:t>
                            </w:r>
                          </w:p>
                          <w:p w:rsidR="00526B5A" w:rsidRPr="00526B5A" w:rsidRDefault="00526B5A" w:rsidP="009C6CE0">
                            <w:pPr>
                              <w:pStyle w:val="a3"/>
                            </w:pPr>
                            <w:r>
                              <w:t>Е.В. Сеземиной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30" type="#_x0000_t202" style="position:absolute;margin-left:319.05pt;margin-top:81.2pt;width:242.55pt;height:119.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" filled="f" stroked="f">
                <v:textbox inset="0,0,0,0">
                  <w:txbxContent>
                    <w:p w:rsidR="009C6CE0" w:rsidRDefault="00526B5A" w:rsidP="009C6CE0">
                      <w:pPr>
                        <w:pStyle w:val="a3"/>
                      </w:pPr>
                      <w:r>
                        <w:t>Директору департамента социальной политики, заместителю председателя КДН и ЗП Пермского края</w:t>
                      </w:r>
                    </w:p>
                    <w:p w:rsidR="00526B5A" w:rsidRPr="00526B5A" w:rsidRDefault="00526B5A" w:rsidP="009C6CE0">
                      <w:pPr>
                        <w:pStyle w:val="a3"/>
                      </w:pPr>
                      <w:r>
                        <w:t>Е.В. Сеземиной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page">
                  <wp:posOffset>900430</wp:posOffset>
                </wp:positionH>
                <wp:positionV relativeFrom="page">
                  <wp:posOffset>9832340</wp:posOffset>
                </wp:positionV>
                <wp:extent cx="3200400" cy="408940"/>
                <wp:effectExtent l="0" t="2540" r="4445" b="0"/>
                <wp:wrapNone/>
                <wp:docPr id="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6CE0" w:rsidRDefault="00526B5A" w:rsidP="009C6CE0">
                            <w:pPr>
                              <w:pStyle w:val="a7"/>
                            </w:pPr>
                            <w:r>
                              <w:t>8 34 292 2-03-86</w:t>
                            </w:r>
                          </w:p>
                          <w:p w:rsidR="00526B5A" w:rsidRDefault="00526B5A" w:rsidP="009C6CE0">
                            <w:pPr>
                              <w:pStyle w:val="a7"/>
                            </w:pPr>
                            <w:r>
                              <w:t>Э.Х. Яппарова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31" type="#_x0000_t202" style="position:absolute;margin-left:70.9pt;margin-top:774.2pt;width:252pt;height:32.2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" o:allowincell="f" filled="f" stroked="f">
                <v:textbox inset="0,0,0,0">
                  <w:txbxContent>
                    <w:p w:rsidR="009C6CE0" w:rsidRDefault="00526B5A" w:rsidP="009C6CE0">
                      <w:pPr>
                        <w:pStyle w:val="a7"/>
                      </w:pPr>
                      <w:r>
                        <w:t>8 34 292 2-03-86</w:t>
                      </w:r>
                    </w:p>
                    <w:p w:rsidR="00526B5A" w:rsidRDefault="00526B5A" w:rsidP="009C6CE0">
                      <w:pPr>
                        <w:pStyle w:val="a7"/>
                      </w:pPr>
                      <w:r>
                        <w:t>Э.Х. Яппарова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26B5A"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page">
              <wp:posOffset>900430</wp:posOffset>
            </wp:positionH>
            <wp:positionV relativeFrom="page">
              <wp:posOffset>230505</wp:posOffset>
            </wp:positionV>
            <wp:extent cx="6304280" cy="3001010"/>
            <wp:effectExtent l="19050" t="0" r="1270" b="0"/>
            <wp:wrapTopAndBottom/>
            <wp:docPr id="35" name="Рисунок 35" descr="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18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4280" cy="300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6B5A">
        <w:t>О направлении информации</w:t>
      </w:r>
    </w:p>
    <w:p w:rsidR="00526B5A" w:rsidRDefault="00526B5A" w:rsidP="00526B5A">
      <w:pPr>
        <w:pStyle w:val="a6"/>
      </w:pPr>
      <w:r>
        <w:t>Сектор по организации работы комиссии по делам несовершеннолетних и защите их прав Администрации Барды</w:t>
      </w:r>
      <w:r>
        <w:t>м</w:t>
      </w:r>
      <w:r>
        <w:t xml:space="preserve">ского района направляет Вам </w:t>
      </w:r>
      <w:r w:rsidR="00C43D7C">
        <w:t>информацию о</w:t>
      </w:r>
      <w:r w:rsidR="005B3AAB">
        <w:t xml:space="preserve"> </w:t>
      </w:r>
      <w:r>
        <w:t>школьных служб</w:t>
      </w:r>
      <w:r w:rsidR="00C43D7C">
        <w:t>ах</w:t>
      </w:r>
      <w:r>
        <w:t xml:space="preserve"> примирения Бардымского муниципального района.</w:t>
      </w:r>
    </w:p>
    <w:p w:rsidR="00526B5A" w:rsidRDefault="00526B5A" w:rsidP="00526B5A">
      <w:pPr>
        <w:pStyle w:val="a6"/>
      </w:pPr>
    </w:p>
    <w:p w:rsidR="00526B5A" w:rsidRDefault="00526B5A" w:rsidP="00526B5A">
      <w:pPr>
        <w:pStyle w:val="a6"/>
        <w:ind w:firstLine="0"/>
      </w:pPr>
      <w:r>
        <w:t>Председатель КДН и ЗП                                                                  Т.В. Балтаева</w:t>
      </w: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tbl>
      <w:tblPr>
        <w:tblW w:w="15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095"/>
        <w:gridCol w:w="2421"/>
        <w:gridCol w:w="3405"/>
        <w:gridCol w:w="3228"/>
        <w:gridCol w:w="2411"/>
      </w:tblGrid>
      <w:tr w:rsidR="00BF24AB" w:rsidTr="007A63CD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№ п/п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 xml:space="preserve">Полное название ОУ, адрес, телефон,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  <w:r>
              <w:t>, ФИО директора ОУ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Реквизиты док</w:t>
            </w:r>
            <w:r>
              <w:t>у</w:t>
            </w:r>
            <w:r>
              <w:t>ментов о созд</w:t>
            </w:r>
            <w:r>
              <w:t>а</w:t>
            </w:r>
            <w:r>
              <w:t>нии ШСП (дата и № приказа о с</w:t>
            </w:r>
            <w:r>
              <w:t>о</w:t>
            </w:r>
            <w:r>
              <w:t>здании, наличие положения и т.п.)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4AB" w:rsidRPr="00AD298E" w:rsidRDefault="00BF24AB" w:rsidP="002277C7">
            <w:pPr>
              <w:tabs>
                <w:tab w:val="left" w:pos="7380"/>
              </w:tabs>
              <w:jc w:val="both"/>
            </w:pPr>
            <w:r>
              <w:t xml:space="preserve">ФИО руководителя ШСП, должность в ОУ, № тел.,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4AB" w:rsidRPr="00EE6749" w:rsidRDefault="00BF24AB" w:rsidP="002277C7">
            <w:pPr>
              <w:tabs>
                <w:tab w:val="left" w:pos="7380"/>
              </w:tabs>
              <w:jc w:val="both"/>
            </w:pPr>
            <w:r>
              <w:t xml:space="preserve">ФИО активистов ШСП, класс, телефон, </w:t>
            </w:r>
            <w:r>
              <w:rPr>
                <w:lang w:val="en-US"/>
              </w:rPr>
              <w:t>e</w:t>
            </w:r>
            <w:r w:rsidRPr="00EE6749">
              <w:t>-</w:t>
            </w:r>
            <w:r>
              <w:rPr>
                <w:lang w:val="en-US"/>
              </w:rPr>
              <w:t>mail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Pr="00EE6749" w:rsidRDefault="00BF24AB" w:rsidP="002277C7">
            <w:pPr>
              <w:tabs>
                <w:tab w:val="left" w:pos="7380"/>
              </w:tabs>
              <w:jc w:val="both"/>
            </w:pPr>
            <w:r>
              <w:t>Общешкольные, районные, куст</w:t>
            </w:r>
            <w:r>
              <w:t>о</w:t>
            </w:r>
            <w:r>
              <w:t>вые, краевые, российские мер</w:t>
            </w:r>
            <w:r>
              <w:t>о</w:t>
            </w:r>
            <w:r>
              <w:t>приятия, в кот</w:t>
            </w:r>
            <w:r>
              <w:t>о</w:t>
            </w:r>
            <w:r>
              <w:t>рых принимали участие</w:t>
            </w:r>
            <w:r w:rsidRPr="00EE6749">
              <w:t>*</w:t>
            </w:r>
          </w:p>
        </w:tc>
      </w:tr>
      <w:tr w:rsidR="00BF24AB" w:rsidTr="007A63CD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Pr="00362BF8" w:rsidRDefault="00BF24AB" w:rsidP="002277C7">
            <w:pPr>
              <w:jc w:val="both"/>
            </w:pPr>
            <w:r w:rsidRPr="00FA7CC1">
              <w:t>МБОУ</w:t>
            </w:r>
            <w:r>
              <w:t xml:space="preserve"> «</w:t>
            </w:r>
            <w:r w:rsidRPr="00FA7CC1">
              <w:t>Сарашевская СОШ им. Героя Сове</w:t>
            </w:r>
            <w:r w:rsidRPr="00FA7CC1">
              <w:t>т</w:t>
            </w:r>
            <w:r w:rsidRPr="00FA7CC1">
              <w:t>ского Союза Ш.Казанбаева»</w:t>
            </w:r>
            <w:r>
              <w:t>, с. С</w:t>
            </w:r>
            <w:r>
              <w:t>а</w:t>
            </w:r>
            <w:r>
              <w:t>раши. ул. Школьная д.34.</w:t>
            </w:r>
            <w:r w:rsidRPr="00AE2ACB">
              <w:rPr>
                <w:szCs w:val="28"/>
              </w:rPr>
              <w:t xml:space="preserve"> </w:t>
            </w:r>
            <w:r w:rsidRPr="00AE2ACB">
              <w:t>тел</w:t>
            </w:r>
            <w:r w:rsidRPr="00362BF8">
              <w:t>.(34292) 2-25-38</w:t>
            </w:r>
          </w:p>
          <w:p w:rsidR="00BF24AB" w:rsidRPr="00362BF8" w:rsidRDefault="00BF24AB" w:rsidP="002277C7">
            <w:pPr>
              <w:ind w:firstLine="600"/>
              <w:jc w:val="both"/>
            </w:pPr>
            <w:r w:rsidRPr="00362BF8">
              <w:t>тел/факс 29222538</w:t>
            </w:r>
          </w:p>
          <w:p w:rsidR="00BF24AB" w:rsidRDefault="00BF24AB" w:rsidP="002277C7">
            <w:pPr>
              <w:jc w:val="both"/>
              <w:rPr>
                <w:szCs w:val="28"/>
              </w:rPr>
            </w:pPr>
            <w:r>
              <w:t xml:space="preserve"> </w:t>
            </w:r>
            <w:hyperlink r:id="rId8" w:history="1">
              <w:r w:rsidRPr="000F72AA">
                <w:rPr>
                  <w:rStyle w:val="af0"/>
                  <w:szCs w:val="28"/>
                  <w:lang w:val="en-US"/>
                </w:rPr>
                <w:t>sckola</w:t>
              </w:r>
              <w:r w:rsidRPr="000F72AA">
                <w:rPr>
                  <w:rStyle w:val="af0"/>
                  <w:szCs w:val="28"/>
                </w:rPr>
                <w:t>-</w:t>
              </w:r>
              <w:r w:rsidRPr="000F72AA">
                <w:rPr>
                  <w:rStyle w:val="af0"/>
                  <w:szCs w:val="28"/>
                  <w:lang w:val="en-US"/>
                </w:rPr>
                <w:t>saraschi</w:t>
              </w:r>
              <w:r w:rsidRPr="000F72AA">
                <w:rPr>
                  <w:rStyle w:val="af0"/>
                  <w:szCs w:val="28"/>
                </w:rPr>
                <w:t>@</w:t>
              </w:r>
              <w:r w:rsidRPr="000F72AA">
                <w:rPr>
                  <w:rStyle w:val="af0"/>
                  <w:szCs w:val="28"/>
                  <w:lang w:val="en-US"/>
                </w:rPr>
                <w:t>yandex</w:t>
              </w:r>
              <w:r w:rsidRPr="000F72AA">
                <w:rPr>
                  <w:rStyle w:val="af0"/>
                  <w:szCs w:val="28"/>
                </w:rPr>
                <w:t>.</w:t>
              </w:r>
              <w:r w:rsidRPr="000F72AA">
                <w:rPr>
                  <w:rStyle w:val="af0"/>
                  <w:szCs w:val="28"/>
                  <w:lang w:val="en-US"/>
                </w:rPr>
                <w:t>ru</w:t>
              </w:r>
            </w:hyperlink>
          </w:p>
          <w:p w:rsidR="00BF24AB" w:rsidRPr="006D1536" w:rsidRDefault="00BF24AB" w:rsidP="002277C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Айтакова Алсу Фар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товна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Pr="00DD281C" w:rsidRDefault="00BF24AB" w:rsidP="002277C7">
            <w:r>
              <w:t>Приказ о созд</w:t>
            </w:r>
            <w:r>
              <w:t>а</w:t>
            </w:r>
            <w:r>
              <w:t>нии ШСП.</w:t>
            </w:r>
            <w:r w:rsidRPr="00DD281C">
              <w:t>№  244/1от 02.09.2013</w:t>
            </w:r>
          </w:p>
          <w:p w:rsidR="00BF24AB" w:rsidRDefault="00BF24AB" w:rsidP="002277C7">
            <w:pPr>
              <w:rPr>
                <w:szCs w:val="28"/>
              </w:rPr>
            </w:pPr>
            <w:r>
              <w:t>Приказ  о созд</w:t>
            </w:r>
            <w:r>
              <w:t>а</w:t>
            </w:r>
            <w:r>
              <w:t xml:space="preserve">нии </w:t>
            </w:r>
            <w:r w:rsidRPr="00AE2ACB">
              <w:t>ШСП</w:t>
            </w:r>
            <w:r>
              <w:t>(обновленный )</w:t>
            </w:r>
            <w:r w:rsidRPr="00AE2ACB">
              <w:t xml:space="preserve"> № 217, от 01.09.2014</w:t>
            </w:r>
            <w:r>
              <w:rPr>
                <w:szCs w:val="28"/>
              </w:rPr>
              <w:t xml:space="preserve">                                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Положение-</w:t>
            </w:r>
          </w:p>
          <w:p w:rsidR="00BF24AB" w:rsidRPr="00AE2ACB" w:rsidRDefault="00BF24AB" w:rsidP="002277C7">
            <w:pPr>
              <w:tabs>
                <w:tab w:val="left" w:pos="7380"/>
              </w:tabs>
              <w:jc w:val="both"/>
            </w:pPr>
            <w:r w:rsidRPr="00AE2ACB">
              <w:t>Рассмотрено</w:t>
            </w:r>
          </w:p>
          <w:p w:rsidR="00BF24AB" w:rsidRPr="00AE2ACB" w:rsidRDefault="00BF24AB" w:rsidP="002277C7">
            <w:pPr>
              <w:tabs>
                <w:tab w:val="left" w:pos="7380"/>
              </w:tabs>
              <w:jc w:val="both"/>
            </w:pPr>
            <w:r w:rsidRPr="00AE2ACB">
              <w:t>Педагогическим советом школы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 w:rsidRPr="00AE2ACB">
              <w:t xml:space="preserve">Протокол № 14 от </w:t>
            </w:r>
            <w:r w:rsidRPr="00AE2ACB">
              <w:rPr>
                <w:u w:val="single"/>
              </w:rPr>
              <w:t>25.11. 2013г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Pr="00FA7CC1" w:rsidRDefault="00BF24AB" w:rsidP="002277C7">
            <w:pPr>
              <w:tabs>
                <w:tab w:val="left" w:pos="7380"/>
              </w:tabs>
              <w:jc w:val="both"/>
            </w:pPr>
            <w:r>
              <w:t>Галимсаров Зульфия Ф</w:t>
            </w:r>
            <w:r>
              <w:t>а</w:t>
            </w:r>
            <w:r>
              <w:t xml:space="preserve">ритовна. Педагог-психолог, 89504451101. </w:t>
            </w:r>
            <w:r>
              <w:rPr>
                <w:lang w:val="en-US"/>
              </w:rPr>
              <w:t>sulfij</w:t>
            </w:r>
            <w:r w:rsidRPr="00FA7CC1">
              <w:t>2009@</w:t>
            </w:r>
            <w:r>
              <w:rPr>
                <w:lang w:val="en-US"/>
              </w:rPr>
              <w:t>mail</w:t>
            </w:r>
            <w:r w:rsidRPr="00FA7CC1">
              <w:t>.</w:t>
            </w:r>
            <w:r>
              <w:rPr>
                <w:lang w:val="en-US"/>
              </w:rPr>
              <w:t>ru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 xml:space="preserve">1. Аксамитова Динара Ринатовна 10 кл. 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2. Кариева Гульчачак Асхатовна.11 кл.</w:t>
            </w:r>
          </w:p>
          <w:p w:rsidR="00BF24AB" w:rsidRPr="00FA7CC1" w:rsidRDefault="00BF24AB" w:rsidP="002277C7">
            <w:pPr>
              <w:tabs>
                <w:tab w:val="left" w:pos="7380"/>
              </w:tabs>
              <w:jc w:val="both"/>
            </w:pPr>
            <w:r>
              <w:t>3. Галимсарова Ляйсан Ильшатовна 8 кл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1. Беседа в клас</w:t>
            </w:r>
            <w:r>
              <w:t>с</w:t>
            </w:r>
            <w:r>
              <w:t>ных часах « Мой класс- дружнее всех!»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2. Выступление перед родителями « Какой должен быть ребенок?»</w:t>
            </w:r>
          </w:p>
        </w:tc>
      </w:tr>
      <w:tr w:rsidR="00BF24AB" w:rsidTr="007A63CD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Pr="00DE4D7A" w:rsidRDefault="00BF24AB" w:rsidP="002277C7">
            <w:pPr>
              <w:tabs>
                <w:tab w:val="left" w:pos="7380"/>
              </w:tabs>
              <w:jc w:val="both"/>
            </w:pPr>
            <w:r>
              <w:t>Муниципально бю</w:t>
            </w:r>
            <w:r>
              <w:t>д</w:t>
            </w:r>
            <w:r>
              <w:t>жетное общеобразов</w:t>
            </w:r>
            <w:r>
              <w:t>а</w:t>
            </w:r>
            <w:r>
              <w:t xml:space="preserve">тельное учреждение «Шермейская основная общеобразовательная школа», Пермский </w:t>
            </w:r>
            <w:r>
              <w:lastRenderedPageBreak/>
              <w:t>край, Бардымский ра</w:t>
            </w:r>
            <w:r>
              <w:t>й</w:t>
            </w:r>
            <w:r>
              <w:t xml:space="preserve">он, с.Шермейка, ул.Школьная,4, </w:t>
            </w:r>
            <w:hyperlink r:id="rId9" w:history="1">
              <w:r w:rsidRPr="00C823A9">
                <w:rPr>
                  <w:rStyle w:val="af0"/>
                  <w:lang w:val="en-US"/>
                </w:rPr>
                <w:t>shserm</w:t>
              </w:r>
              <w:r w:rsidRPr="00DE4D7A">
                <w:rPr>
                  <w:rStyle w:val="af0"/>
                </w:rPr>
                <w:t>@</w:t>
              </w:r>
              <w:r w:rsidRPr="00C823A9">
                <w:rPr>
                  <w:rStyle w:val="af0"/>
                  <w:lang w:val="en-US"/>
                </w:rPr>
                <w:t>yandex</w:t>
              </w:r>
              <w:r w:rsidRPr="00DE4D7A">
                <w:rPr>
                  <w:rStyle w:val="af0"/>
                </w:rPr>
                <w:t>.</w:t>
              </w:r>
              <w:r w:rsidRPr="00C823A9">
                <w:rPr>
                  <w:rStyle w:val="af0"/>
                  <w:lang w:val="en-US"/>
                </w:rPr>
                <w:t>ru</w:t>
              </w:r>
            </w:hyperlink>
            <w:r>
              <w:t>.</w:t>
            </w:r>
            <w:r w:rsidRPr="00DE4D7A">
              <w:t xml:space="preserve"> </w:t>
            </w:r>
            <w:r>
              <w:rPr>
                <w:rFonts w:eastAsiaTheme="minorHAnsi"/>
                <w:lang w:eastAsia="en-US"/>
              </w:rPr>
              <w:t xml:space="preserve">8(34292) </w:t>
            </w:r>
            <w:r w:rsidRPr="00DE4D7A">
              <w:t>43</w:t>
            </w:r>
            <w:r>
              <w:t>-2-23, д</w:t>
            </w:r>
            <w:r>
              <w:t>и</w:t>
            </w:r>
            <w:r>
              <w:t>ректор школы Кулан</w:t>
            </w:r>
            <w:r>
              <w:t>о</w:t>
            </w:r>
            <w:r>
              <w:t>ва Галина Николаевна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lastRenderedPageBreak/>
              <w:t>Приказ № 72/1 от 30.09.2011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Положение от 30.09.2011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Закиева Гульфина Р</w:t>
            </w:r>
            <w:r>
              <w:t>а</w:t>
            </w:r>
            <w:r>
              <w:t>уфовна -  учитель русск</w:t>
            </w:r>
            <w:r>
              <w:t>о</w:t>
            </w:r>
            <w:r>
              <w:t>го языка и литературы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89504689442</w:t>
            </w:r>
          </w:p>
          <w:p w:rsidR="00BF24AB" w:rsidRDefault="0047495B" w:rsidP="002277C7">
            <w:pPr>
              <w:tabs>
                <w:tab w:val="left" w:pos="7380"/>
              </w:tabs>
              <w:jc w:val="both"/>
            </w:pPr>
            <w:hyperlink r:id="rId10" w:history="1">
              <w:r w:rsidR="00BF24AB" w:rsidRPr="00C823A9">
                <w:rPr>
                  <w:rStyle w:val="af0"/>
                  <w:lang w:val="en-US"/>
                </w:rPr>
                <w:t>shserm</w:t>
              </w:r>
              <w:r w:rsidR="00BF24AB" w:rsidRPr="00DE4D7A">
                <w:rPr>
                  <w:rStyle w:val="af0"/>
                </w:rPr>
                <w:t>@</w:t>
              </w:r>
              <w:r w:rsidR="00BF24AB" w:rsidRPr="00C823A9">
                <w:rPr>
                  <w:rStyle w:val="af0"/>
                  <w:lang w:val="en-US"/>
                </w:rPr>
                <w:t>yandex</w:t>
              </w:r>
              <w:r w:rsidR="00BF24AB" w:rsidRPr="00DE4D7A">
                <w:rPr>
                  <w:rStyle w:val="af0"/>
                </w:rPr>
                <w:t>.</w:t>
              </w:r>
              <w:r w:rsidR="00BF24AB" w:rsidRPr="00C823A9">
                <w:rPr>
                  <w:rStyle w:val="af0"/>
                  <w:lang w:val="en-US"/>
                </w:rPr>
                <w:t>ru</w:t>
              </w:r>
            </w:hyperlink>
            <w:r w:rsidR="00BF24AB">
              <w:t>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Малкова Виктория Ив</w:t>
            </w:r>
            <w:r>
              <w:t>а</w:t>
            </w:r>
            <w:r>
              <w:t>новна- 8 класс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Варанкина Анна - 8 класс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Коммунарские сборы</w:t>
            </w:r>
          </w:p>
        </w:tc>
      </w:tr>
      <w:tr w:rsidR="00BF24AB" w:rsidTr="007A63CD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lastRenderedPageBreak/>
              <w:t>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МБОУ «Бардымская гимназия»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с. Барда,  ул. Лесная,24</w:t>
            </w:r>
          </w:p>
          <w:p w:rsidR="00BF24AB" w:rsidRPr="001463BF" w:rsidRDefault="00BF24AB" w:rsidP="002277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8(34292) 20356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 xml:space="preserve">Директор школы 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Исмагилова Нурия Габдрахмановна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О дополнение к приказу от14.02.08. № 28а «О создании школьной службы примирения»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Ежегодно обно</w:t>
            </w:r>
            <w:r>
              <w:t>в</w:t>
            </w:r>
            <w:r>
              <w:t>ляется приказ. Обновляется с</w:t>
            </w:r>
            <w:r>
              <w:t>о</w:t>
            </w:r>
            <w:r>
              <w:t>став учащихся-медиаторов.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Байкиева Миннегуль А</w:t>
            </w:r>
            <w:r>
              <w:t>х</w:t>
            </w:r>
            <w:r>
              <w:t>нафовна педагог-психолог;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8-922-34-54-654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minnegul66@mail.ru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Мансурова Альфия Ф</w:t>
            </w:r>
            <w:r>
              <w:t>а</w:t>
            </w:r>
            <w:r>
              <w:t>нисовна -10 «Б» класс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Муракаева Гульназ Ф</w:t>
            </w:r>
            <w:r>
              <w:t>а</w:t>
            </w:r>
            <w:r>
              <w:t>нисовна -11 «А» класс</w:t>
            </w:r>
          </w:p>
          <w:p w:rsidR="00BF24AB" w:rsidRPr="00BE18BE" w:rsidRDefault="00BF24AB" w:rsidP="002277C7">
            <w:pPr>
              <w:tabs>
                <w:tab w:val="left" w:pos="7380"/>
              </w:tabs>
              <w:jc w:val="both"/>
            </w:pPr>
            <w:r>
              <w:t>Кантуганова Динара Б</w:t>
            </w:r>
            <w:r>
              <w:t>у</w:t>
            </w:r>
            <w:r>
              <w:t>латова -11 «А» класс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-муниципальный конкурс проектов школьных служб примирения «Я медиатор».  2014г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-муниципальный обучающий с</w:t>
            </w:r>
            <w:r>
              <w:t>е</w:t>
            </w:r>
            <w:r>
              <w:t>минар для уч</w:t>
            </w:r>
            <w:r>
              <w:t>а</w:t>
            </w:r>
            <w:r>
              <w:t>щихся «Школ</w:t>
            </w:r>
            <w:r>
              <w:t>ь</w:t>
            </w:r>
            <w:r>
              <w:t>ные службы пр</w:t>
            </w:r>
            <w:r>
              <w:t>и</w:t>
            </w:r>
            <w:r>
              <w:t>мирения. Осно</w:t>
            </w:r>
            <w:r>
              <w:t>в</w:t>
            </w:r>
            <w:r>
              <w:t>ные методы раб</w:t>
            </w:r>
            <w:r>
              <w:t>о</w:t>
            </w:r>
            <w:r>
              <w:t>ты посредника с конфликтными ситуаци</w:t>
            </w:r>
            <w:r>
              <w:t>я</w:t>
            </w:r>
            <w:r>
              <w:t>ми»2013г.</w:t>
            </w:r>
          </w:p>
          <w:p w:rsidR="00BF24AB" w:rsidRPr="001A03AE" w:rsidRDefault="00BF24AB" w:rsidP="002277C7">
            <w:pPr>
              <w:tabs>
                <w:tab w:val="left" w:pos="7380"/>
              </w:tabs>
              <w:jc w:val="both"/>
            </w:pPr>
            <w:r>
              <w:t>-краевой конкурс по психологии (участвовали именно медиат</w:t>
            </w:r>
            <w:r>
              <w:t>о</w:t>
            </w:r>
            <w:r>
              <w:t>ры-учащиеся) «Умей побе</w:t>
            </w:r>
            <w:r>
              <w:t>ж</w:t>
            </w:r>
            <w:r>
              <w:lastRenderedPageBreak/>
              <w:t>дать»</w:t>
            </w:r>
          </w:p>
        </w:tc>
      </w:tr>
      <w:tr w:rsidR="00BF24AB" w:rsidTr="007A63CD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E15444" w:rsidP="002277C7">
            <w:pPr>
              <w:tabs>
                <w:tab w:val="left" w:pos="7380"/>
              </w:tabs>
              <w:jc w:val="both"/>
            </w:pPr>
            <w: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МБОУ «Ново-Ашапская ООШ»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С. Новый_Ашап, ул. Молодежная, 13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 xml:space="preserve">8(34292) 56169, </w:t>
            </w:r>
            <w:hyperlink r:id="rId11" w:history="1">
              <w:r w:rsidRPr="00E36831">
                <w:rPr>
                  <w:rStyle w:val="af0"/>
                  <w:lang w:val="en-US"/>
                </w:rPr>
                <w:t>nash</w:t>
              </w:r>
              <w:r w:rsidRPr="00E36831">
                <w:rPr>
                  <w:rStyle w:val="af0"/>
                </w:rPr>
                <w:t>.</w:t>
              </w:r>
              <w:r w:rsidRPr="00E36831">
                <w:rPr>
                  <w:rStyle w:val="af0"/>
                  <w:lang w:val="en-US"/>
                </w:rPr>
                <w:t>bard</w:t>
              </w:r>
              <w:r w:rsidRPr="00E36831">
                <w:rPr>
                  <w:rStyle w:val="af0"/>
                </w:rPr>
                <w:t>@</w:t>
              </w:r>
              <w:r w:rsidRPr="00E36831">
                <w:rPr>
                  <w:rStyle w:val="af0"/>
                  <w:lang w:val="en-US"/>
                </w:rPr>
                <w:t>mail</w:t>
              </w:r>
              <w:r w:rsidRPr="00E36831">
                <w:rPr>
                  <w:rStyle w:val="af0"/>
                </w:rPr>
                <w:t>.</w:t>
              </w:r>
              <w:r w:rsidRPr="00E36831">
                <w:rPr>
                  <w:rStyle w:val="af0"/>
                  <w:lang w:val="en-US"/>
                </w:rPr>
                <w:t>ru</w:t>
              </w:r>
            </w:hyperlink>
          </w:p>
          <w:p w:rsidR="00BF24AB" w:rsidRPr="00CD02D9" w:rsidRDefault="00BF24AB" w:rsidP="002277C7">
            <w:pPr>
              <w:tabs>
                <w:tab w:val="left" w:pos="7380"/>
              </w:tabs>
              <w:jc w:val="both"/>
            </w:pPr>
            <w:r>
              <w:t>Директор школы: Ти</w:t>
            </w:r>
            <w:r>
              <w:t>м</w:t>
            </w:r>
            <w:r>
              <w:t>ганова Занфира Рах</w:t>
            </w:r>
            <w:r>
              <w:t>и</w:t>
            </w:r>
            <w:r>
              <w:t>бовна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Приказ №70 от 01.10.2013 « О с</w:t>
            </w:r>
            <w:r>
              <w:t>о</w:t>
            </w:r>
            <w:r>
              <w:t>здании ШСП», имеется Полож</w:t>
            </w:r>
            <w:r>
              <w:t>е</w:t>
            </w:r>
            <w:r>
              <w:t>ние о ШСП и план работы на учебный год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Pr="008948CE" w:rsidRDefault="00BF24AB" w:rsidP="002277C7">
            <w:pPr>
              <w:tabs>
                <w:tab w:val="left" w:pos="7380"/>
              </w:tabs>
              <w:jc w:val="both"/>
            </w:pPr>
            <w:r>
              <w:t>Юсупова Дамира Мину</w:t>
            </w:r>
            <w:r>
              <w:t>л</w:t>
            </w:r>
            <w:r>
              <w:t xml:space="preserve">ловна, воспитатель ГПД, тел 8(34292) 56169, </w:t>
            </w:r>
            <w:r>
              <w:rPr>
                <w:lang w:val="en-US"/>
              </w:rPr>
              <w:t>nash</w:t>
            </w:r>
            <w:r w:rsidRPr="008948CE">
              <w:t>.</w:t>
            </w:r>
            <w:r>
              <w:rPr>
                <w:lang w:val="en-US"/>
              </w:rPr>
              <w:t>bard</w:t>
            </w:r>
            <w:r w:rsidRPr="008948CE">
              <w:t>@</w:t>
            </w:r>
            <w:r>
              <w:rPr>
                <w:lang w:val="en-US"/>
              </w:rPr>
              <w:t>mail</w:t>
            </w:r>
            <w:r w:rsidRPr="008948CE">
              <w:t>.</w:t>
            </w:r>
            <w:r>
              <w:rPr>
                <w:lang w:val="en-US"/>
              </w:rPr>
              <w:t>ru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Pr="008948CE" w:rsidRDefault="00BF24AB" w:rsidP="002277C7">
            <w:pPr>
              <w:tabs>
                <w:tab w:val="left" w:pos="7380"/>
              </w:tabs>
              <w:jc w:val="both"/>
            </w:pPr>
            <w:r>
              <w:t>Уразманова Алсу гали</w:t>
            </w:r>
            <w:r>
              <w:t>м</w:t>
            </w:r>
            <w:r>
              <w:t>зянова – 9 класс, Габд</w:t>
            </w:r>
            <w:r>
              <w:t>у</w:t>
            </w:r>
            <w:r>
              <w:t>каева Алина Рафисовна – 9 класс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Участвовали на районных комм</w:t>
            </w:r>
            <w:r>
              <w:t>у</w:t>
            </w:r>
            <w:r>
              <w:t>нарских сборах</w:t>
            </w:r>
          </w:p>
        </w:tc>
      </w:tr>
      <w:tr w:rsidR="00BF24AB" w:rsidTr="007A63CD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E15444" w:rsidP="002277C7">
            <w:pPr>
              <w:tabs>
                <w:tab w:val="left" w:pos="7380"/>
              </w:tabs>
              <w:jc w:val="both"/>
            </w:pPr>
            <w:r>
              <w:t>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Муниципальное бю</w:t>
            </w:r>
            <w:r>
              <w:t>д</w:t>
            </w:r>
            <w:r>
              <w:t>жетное  образовател</w:t>
            </w:r>
            <w:r>
              <w:t>ь</w:t>
            </w:r>
            <w:r>
              <w:t>ное учреждение</w:t>
            </w:r>
            <w:r w:rsidRPr="002D571A">
              <w:t xml:space="preserve"> «А</w:t>
            </w:r>
            <w:r w:rsidRPr="002D571A">
              <w:t>к</w:t>
            </w:r>
            <w:r w:rsidRPr="002D571A">
              <w:t>башевская основная общеобразовательная школа»</w:t>
            </w:r>
          </w:p>
          <w:p w:rsidR="00BF24AB" w:rsidRPr="002D571A" w:rsidRDefault="00BF24AB" w:rsidP="002277C7">
            <w:pPr>
              <w:tabs>
                <w:tab w:val="left" w:pos="7380"/>
              </w:tabs>
              <w:jc w:val="both"/>
            </w:pPr>
            <w:r>
              <w:t>618157 с. Акбаш ул. Школьнаяя, 12  Ба</w:t>
            </w:r>
            <w:r>
              <w:t>р</w:t>
            </w:r>
            <w:r>
              <w:t xml:space="preserve">дымского района  Пермского края (834292) 55424, </w:t>
            </w:r>
            <w:hyperlink r:id="rId12" w:history="1">
              <w:r w:rsidRPr="008362BE">
                <w:rPr>
                  <w:rStyle w:val="af0"/>
                  <w:lang w:val="en-US"/>
                </w:rPr>
                <w:t>akbash</w:t>
              </w:r>
              <w:r w:rsidRPr="008362BE">
                <w:rPr>
                  <w:rStyle w:val="af0"/>
                </w:rPr>
                <w:t>09@</w:t>
              </w:r>
              <w:r w:rsidRPr="008362BE">
                <w:rPr>
                  <w:rStyle w:val="af0"/>
                  <w:lang w:val="en-US"/>
                </w:rPr>
                <w:t>mail</w:t>
              </w:r>
              <w:r w:rsidRPr="008362BE">
                <w:rPr>
                  <w:rStyle w:val="af0"/>
                </w:rPr>
                <w:t>.</w:t>
              </w:r>
              <w:r w:rsidRPr="008362BE">
                <w:rPr>
                  <w:rStyle w:val="af0"/>
                  <w:lang w:val="en-US"/>
                </w:rPr>
                <w:t>ru</w:t>
              </w:r>
            </w:hyperlink>
          </w:p>
          <w:p w:rsidR="00BF24AB" w:rsidRPr="002D571A" w:rsidRDefault="00BF24AB" w:rsidP="002277C7">
            <w:pPr>
              <w:tabs>
                <w:tab w:val="left" w:pos="7380"/>
              </w:tabs>
              <w:jc w:val="both"/>
            </w:pPr>
            <w:r>
              <w:t xml:space="preserve"> Садыевам Налия Ми</w:t>
            </w:r>
            <w:r>
              <w:t>р</w:t>
            </w:r>
            <w:r>
              <w:t>саитовна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Pr="002D571A" w:rsidRDefault="00BF24AB" w:rsidP="002277C7">
            <w:pPr>
              <w:tabs>
                <w:tab w:val="left" w:pos="7380"/>
              </w:tabs>
              <w:jc w:val="both"/>
            </w:pPr>
            <w:r>
              <w:t>Приказ директора о создании №143, от 23.09.2014г. Положение им</w:t>
            </w:r>
            <w:r>
              <w:t>е</w:t>
            </w:r>
            <w:r>
              <w:t>ется.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Кучукбаева Айсылу Мансуровна – психолог школы</w:t>
            </w:r>
          </w:p>
          <w:p w:rsidR="00BF24AB" w:rsidRPr="002D571A" w:rsidRDefault="00BF24AB" w:rsidP="002277C7">
            <w:pPr>
              <w:tabs>
                <w:tab w:val="left" w:pos="7380"/>
              </w:tabs>
              <w:jc w:val="both"/>
            </w:pPr>
            <w:r>
              <w:t xml:space="preserve">8(34292)55424, </w:t>
            </w:r>
            <w:hyperlink r:id="rId13" w:history="1">
              <w:r w:rsidRPr="008362BE">
                <w:rPr>
                  <w:rStyle w:val="af0"/>
                  <w:lang w:val="en-US"/>
                </w:rPr>
                <w:t>a</w:t>
              </w:r>
              <w:r w:rsidRPr="008362BE">
                <w:rPr>
                  <w:rStyle w:val="af0"/>
                  <w:lang w:val="en-US"/>
                </w:rPr>
                <w:t>k</w:t>
              </w:r>
              <w:r w:rsidRPr="008362BE">
                <w:rPr>
                  <w:rStyle w:val="af0"/>
                  <w:lang w:val="en-US"/>
                </w:rPr>
                <w:t>bash</w:t>
              </w:r>
              <w:r w:rsidRPr="008362BE">
                <w:rPr>
                  <w:rStyle w:val="af0"/>
                </w:rPr>
                <w:t>09@</w:t>
              </w:r>
              <w:r w:rsidRPr="008362BE">
                <w:rPr>
                  <w:rStyle w:val="af0"/>
                  <w:lang w:val="en-US"/>
                </w:rPr>
                <w:t>mail</w:t>
              </w:r>
              <w:r w:rsidRPr="008362BE">
                <w:rPr>
                  <w:rStyle w:val="af0"/>
                </w:rPr>
                <w:t>.</w:t>
              </w:r>
              <w:r w:rsidRPr="008362BE">
                <w:rPr>
                  <w:rStyle w:val="af0"/>
                  <w:lang w:val="en-US"/>
                </w:rPr>
                <w:t>ru</w:t>
              </w:r>
            </w:hyperlink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Pr="002D571A" w:rsidRDefault="00BF24AB" w:rsidP="002277C7">
            <w:pPr>
              <w:tabs>
                <w:tab w:val="left" w:pos="7380"/>
              </w:tabs>
              <w:jc w:val="both"/>
            </w:pPr>
            <w:r>
              <w:t>Мурзыева Ильнара Ил</w:t>
            </w:r>
            <w:r>
              <w:t>ь</w:t>
            </w:r>
            <w:r>
              <w:t xml:space="preserve">гизаровна, 7 класс 8(34292)55424, </w:t>
            </w:r>
            <w:hyperlink r:id="rId14" w:history="1">
              <w:r w:rsidRPr="008362BE">
                <w:rPr>
                  <w:rStyle w:val="af0"/>
                  <w:lang w:val="en-US"/>
                </w:rPr>
                <w:t>akbash</w:t>
              </w:r>
              <w:r w:rsidRPr="008362BE">
                <w:rPr>
                  <w:rStyle w:val="af0"/>
                </w:rPr>
                <w:t>09@</w:t>
              </w:r>
              <w:r w:rsidRPr="008362BE">
                <w:rPr>
                  <w:rStyle w:val="af0"/>
                  <w:lang w:val="en-US"/>
                </w:rPr>
                <w:t>mail</w:t>
              </w:r>
              <w:r w:rsidRPr="008362BE">
                <w:rPr>
                  <w:rStyle w:val="af0"/>
                </w:rPr>
                <w:t>.</w:t>
              </w:r>
              <w:r w:rsidRPr="008362BE">
                <w:rPr>
                  <w:rStyle w:val="af0"/>
                  <w:lang w:val="en-US"/>
                </w:rPr>
                <w:t>ru</w:t>
              </w:r>
            </w:hyperlink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Pr="002D571A" w:rsidRDefault="00BF24AB" w:rsidP="002277C7">
            <w:pPr>
              <w:tabs>
                <w:tab w:val="left" w:pos="7380"/>
              </w:tabs>
              <w:jc w:val="both"/>
            </w:pPr>
            <w:r>
              <w:t>Участвует во всех школьных мер</w:t>
            </w:r>
            <w:r>
              <w:t>о</w:t>
            </w:r>
            <w:r>
              <w:t>приятиях, учас</w:t>
            </w:r>
            <w:r>
              <w:t>т</w:t>
            </w:r>
            <w:r>
              <w:t>вовала в лагере «Юный след</w:t>
            </w:r>
            <w:r>
              <w:t>о</w:t>
            </w:r>
            <w:r>
              <w:t>пыт»,  в конкурсе «Безопасное к</w:t>
            </w:r>
            <w:r>
              <w:t>о</w:t>
            </w:r>
            <w:r>
              <w:t>лесо»,  участница  и призер в райо</w:t>
            </w:r>
            <w:r>
              <w:t>н</w:t>
            </w:r>
            <w:r>
              <w:t>ных спортивных соревнованиях. Участница и пр</w:t>
            </w:r>
            <w:r>
              <w:t>и</w:t>
            </w:r>
            <w:r>
              <w:t>зер  в «Марафон знаний»</w:t>
            </w:r>
          </w:p>
        </w:tc>
      </w:tr>
      <w:tr w:rsidR="00BF24AB" w:rsidTr="007A63CD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E15444" w:rsidP="002277C7">
            <w:pPr>
              <w:tabs>
                <w:tab w:val="left" w:pos="7380"/>
              </w:tabs>
              <w:jc w:val="both"/>
            </w:pPr>
            <w:r>
              <w:t>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МБОУ «Куземьяро</w:t>
            </w:r>
            <w:r>
              <w:t>в</w:t>
            </w:r>
            <w:r>
              <w:t xml:space="preserve">ская ООШ» с.Куземьярово ул.Ленина18,  8(34292) </w:t>
            </w:r>
            <w:r>
              <w:lastRenderedPageBreak/>
              <w:t>54198</w:t>
            </w:r>
          </w:p>
          <w:p w:rsidR="00BF24AB" w:rsidRPr="0003324B" w:rsidRDefault="00BF24AB" w:rsidP="002277C7">
            <w:pPr>
              <w:tabs>
                <w:tab w:val="left" w:pos="7380"/>
              </w:tabs>
              <w:jc w:val="both"/>
            </w:pPr>
            <w:r>
              <w:t xml:space="preserve">Аптракова Миляуша Равиловна, </w:t>
            </w:r>
            <w:r>
              <w:rPr>
                <w:lang w:val="en-US"/>
              </w:rPr>
              <w:t>kuzschool</w:t>
            </w:r>
            <w:r w:rsidRPr="0003324B">
              <w:t>@</w:t>
            </w:r>
            <w:r>
              <w:rPr>
                <w:lang w:val="en-US"/>
              </w:rPr>
              <w:t>mail</w:t>
            </w:r>
            <w:r w:rsidRPr="0003324B">
              <w:t>.</w:t>
            </w:r>
            <w:r>
              <w:rPr>
                <w:lang w:val="en-US"/>
              </w:rPr>
              <w:t>ru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lastRenderedPageBreak/>
              <w:t>Приказ №69 от 30.08.2014 «О с</w:t>
            </w:r>
            <w:r>
              <w:t>о</w:t>
            </w:r>
            <w:r>
              <w:t>здании школьной службы примир</w:t>
            </w:r>
            <w:r>
              <w:t>е</w:t>
            </w:r>
            <w:r>
              <w:lastRenderedPageBreak/>
              <w:t xml:space="preserve">ния»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lastRenderedPageBreak/>
              <w:t>Уразова А.Г. социальный педагог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МБОУ «Куземьяровская ООШ»,89120702530,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Коняков Тимур  Ильф</w:t>
            </w:r>
            <w:r>
              <w:t>а</w:t>
            </w:r>
            <w:r>
              <w:t>тович, 8 класс, 89824512142,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Валитов Дамир Айрат</w:t>
            </w:r>
            <w:r>
              <w:t>о</w:t>
            </w:r>
            <w:r>
              <w:lastRenderedPageBreak/>
              <w:t>вич, 8 класс,89824968833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Габдушева Элиза Хам</w:t>
            </w:r>
            <w:r>
              <w:t>и</w:t>
            </w:r>
            <w:r>
              <w:t>совна, 9 класс,89824437879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Юлаева Алина Мар</w:t>
            </w:r>
            <w:r>
              <w:t>а</w:t>
            </w:r>
            <w:r>
              <w:t xml:space="preserve">товна 7 класс,89824438799 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</w:p>
        </w:tc>
      </w:tr>
      <w:tr w:rsidR="00BF24AB" w:rsidTr="007A63CD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E15444" w:rsidP="002277C7">
            <w:pPr>
              <w:tabs>
                <w:tab w:val="left" w:pos="7380"/>
              </w:tabs>
              <w:jc w:val="both"/>
            </w:pPr>
            <w:r>
              <w:lastRenderedPageBreak/>
              <w:t>7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</w:pPr>
            <w:r>
              <w:t>МБОУ «Березнико</w:t>
            </w:r>
            <w:r>
              <w:t>в</w:t>
            </w:r>
            <w:r>
              <w:t xml:space="preserve">ская СОШ им. М.Г.Имашева», </w:t>
            </w:r>
            <w:r w:rsidRPr="00841F9E">
              <w:t xml:space="preserve">618153 </w:t>
            </w:r>
            <w:r>
              <w:t>с.Березники, ул.Ленина-3,</w:t>
            </w:r>
          </w:p>
          <w:p w:rsidR="00BF24AB" w:rsidRDefault="00BF24AB" w:rsidP="002277C7">
            <w:pPr>
              <w:tabs>
                <w:tab w:val="left" w:pos="7380"/>
              </w:tabs>
            </w:pPr>
            <w:r>
              <w:t>834(292)54-146</w:t>
            </w:r>
          </w:p>
          <w:p w:rsidR="00BF24AB" w:rsidRPr="00841F9E" w:rsidRDefault="00BF24AB" w:rsidP="002277C7">
            <w:pPr>
              <w:tabs>
                <w:tab w:val="left" w:pos="7380"/>
              </w:tabs>
              <w:rPr>
                <w:lang w:val="en-US"/>
              </w:rPr>
            </w:pPr>
            <w:r>
              <w:rPr>
                <w:lang w:val="en-US"/>
              </w:rPr>
              <w:t>berez-bard@yandex.ru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 xml:space="preserve">Приказ директора школы №8 от 30.01.2012 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Положение о службе примир</w:t>
            </w:r>
            <w:r>
              <w:t>е</w:t>
            </w:r>
            <w:r>
              <w:t>ния (принят на педагогическом совете протокол №1 от 7.02.2012).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Илькаева Оксана Рамаз</w:t>
            </w:r>
            <w:r>
              <w:t>а</w:t>
            </w:r>
            <w:r>
              <w:t>новна – социальный пед</w:t>
            </w:r>
            <w:r>
              <w:t>а</w:t>
            </w:r>
            <w:r>
              <w:t xml:space="preserve">гог, 89824553721, 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rPr>
                <w:lang w:val="en-US"/>
              </w:rPr>
              <w:t>berez</w:t>
            </w:r>
            <w:r w:rsidRPr="00841F9E">
              <w:t>-</w:t>
            </w:r>
            <w:r>
              <w:rPr>
                <w:lang w:val="en-US"/>
              </w:rPr>
              <w:t>bard</w:t>
            </w:r>
            <w:r w:rsidRPr="00841F9E">
              <w:t>@</w:t>
            </w:r>
            <w:r>
              <w:rPr>
                <w:lang w:val="en-US"/>
              </w:rPr>
              <w:t>yandex</w:t>
            </w:r>
            <w:r w:rsidRPr="00841F9E">
              <w:t>.</w:t>
            </w:r>
            <w:r>
              <w:rPr>
                <w:lang w:val="en-US"/>
              </w:rPr>
              <w:t>ru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Pr="00E4505F" w:rsidRDefault="00BF24AB" w:rsidP="002277C7">
            <w:pPr>
              <w:tabs>
                <w:tab w:val="left" w:pos="7380"/>
              </w:tabs>
            </w:pPr>
            <w:r>
              <w:t>Заитова Гузель Ильш</w:t>
            </w:r>
            <w:r>
              <w:t>а</w:t>
            </w:r>
            <w:r>
              <w:t xml:space="preserve">товна -11 класс, 89824635209, </w:t>
            </w:r>
          </w:p>
          <w:p w:rsidR="00BF24AB" w:rsidRPr="00186DB4" w:rsidRDefault="00BF24AB" w:rsidP="002277C7">
            <w:pPr>
              <w:tabs>
                <w:tab w:val="left" w:pos="7380"/>
              </w:tabs>
              <w:ind w:left="7380" w:hanging="7380"/>
            </w:pPr>
            <w:r>
              <w:rPr>
                <w:lang w:val="en-US"/>
              </w:rPr>
              <w:t>qrzaiova</w:t>
            </w:r>
            <w:r w:rsidRPr="00186DB4">
              <w:t>@</w:t>
            </w:r>
            <w:r>
              <w:rPr>
                <w:lang w:val="en-US"/>
              </w:rPr>
              <w:t>yandex</w:t>
            </w:r>
            <w:r w:rsidRPr="00186DB4">
              <w:t>.</w:t>
            </w:r>
            <w:r>
              <w:rPr>
                <w:lang w:val="en-US"/>
              </w:rPr>
              <w:t>ru</w:t>
            </w:r>
          </w:p>
          <w:p w:rsidR="00BF24AB" w:rsidRPr="00186DB4" w:rsidRDefault="00BF24AB" w:rsidP="002277C7">
            <w:pPr>
              <w:tabs>
                <w:tab w:val="left" w:pos="7380"/>
              </w:tabs>
            </w:pPr>
            <w:r>
              <w:t>Акманаева Зиляра Ф</w:t>
            </w:r>
            <w:r>
              <w:t>а</w:t>
            </w:r>
            <w:r>
              <w:t>ниловна – 10 класс, 89824566106,</w:t>
            </w:r>
            <w:r w:rsidRPr="00186DB4">
              <w:t xml:space="preserve"> </w:t>
            </w:r>
          </w:p>
          <w:p w:rsidR="00BF24AB" w:rsidRPr="00E4505F" w:rsidRDefault="00BF24AB" w:rsidP="002277C7">
            <w:pPr>
              <w:tabs>
                <w:tab w:val="left" w:pos="7380"/>
              </w:tabs>
            </w:pPr>
            <w:r>
              <w:rPr>
                <w:lang w:val="en-US"/>
              </w:rPr>
              <w:t>Akmanaeva</w:t>
            </w:r>
            <w:r w:rsidRPr="00E4505F">
              <w:t>.</w:t>
            </w:r>
            <w:r>
              <w:rPr>
                <w:lang w:val="en-US"/>
              </w:rPr>
              <w:t>OO</w:t>
            </w:r>
            <w:r w:rsidRPr="00E4505F">
              <w:t>@</w:t>
            </w:r>
            <w:r>
              <w:rPr>
                <w:lang w:val="en-US"/>
              </w:rPr>
              <w:t>mail</w:t>
            </w:r>
            <w:r w:rsidRPr="00E4505F">
              <w:t>.</w:t>
            </w:r>
            <w:r>
              <w:rPr>
                <w:lang w:val="en-US"/>
              </w:rPr>
              <w:t>ru</w:t>
            </w:r>
          </w:p>
          <w:p w:rsidR="00BF24AB" w:rsidRPr="00E4505F" w:rsidRDefault="00BF24AB" w:rsidP="002277C7">
            <w:pPr>
              <w:tabs>
                <w:tab w:val="left" w:pos="7380"/>
              </w:tabs>
            </w:pPr>
            <w:r>
              <w:t>Акманаева Ильяна И</w:t>
            </w:r>
            <w:r>
              <w:t>л</w:t>
            </w:r>
            <w:r>
              <w:t xml:space="preserve">гизовна – 9 класс, 89194989325, </w:t>
            </w:r>
          </w:p>
          <w:p w:rsidR="00BF24AB" w:rsidRPr="00186DB4" w:rsidRDefault="00BF24AB" w:rsidP="002277C7">
            <w:pPr>
              <w:tabs>
                <w:tab w:val="left" w:pos="7380"/>
              </w:tabs>
            </w:pPr>
            <w:r>
              <w:rPr>
                <w:lang w:val="en-US"/>
              </w:rPr>
              <w:t>Akmana</w:t>
            </w:r>
            <w:r>
              <w:rPr>
                <w:lang w:val="en-US"/>
              </w:rPr>
              <w:t>e</w:t>
            </w:r>
            <w:r>
              <w:rPr>
                <w:lang w:val="en-US"/>
              </w:rPr>
              <w:t>va</w:t>
            </w:r>
            <w:r w:rsidRPr="00186DB4">
              <w:t>@</w:t>
            </w:r>
            <w:r>
              <w:rPr>
                <w:lang w:val="en-US"/>
              </w:rPr>
              <w:t>ramblerler</w:t>
            </w:r>
            <w:r w:rsidRPr="00186DB4">
              <w:t>.</w:t>
            </w:r>
            <w:r>
              <w:rPr>
                <w:lang w:val="en-US"/>
              </w:rPr>
              <w:t>ru</w:t>
            </w:r>
          </w:p>
          <w:p w:rsidR="00BF24AB" w:rsidRPr="00186DB4" w:rsidRDefault="00BF24AB" w:rsidP="002277C7">
            <w:pPr>
              <w:tabs>
                <w:tab w:val="left" w:pos="7380"/>
              </w:tabs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Pr="00841F9E" w:rsidRDefault="00BF24AB" w:rsidP="002277C7">
            <w:pPr>
              <w:pStyle w:val="af1"/>
              <w:rPr>
                <w:lang w:eastAsia="ru-RU"/>
              </w:rPr>
            </w:pPr>
            <w:r w:rsidRPr="00841F9E">
              <w:rPr>
                <w:lang w:eastAsia="ru-RU"/>
              </w:rPr>
              <w:t xml:space="preserve">Региональный конкурс </w:t>
            </w:r>
            <w:r w:rsidRPr="00841F9E">
              <w:rPr>
                <w:lang w:val="en-US" w:eastAsia="ru-RU"/>
              </w:rPr>
              <w:t>PR</w:t>
            </w:r>
            <w:r w:rsidRPr="00841F9E">
              <w:rPr>
                <w:lang w:eastAsia="ru-RU"/>
              </w:rPr>
              <w:t>-деятельности ШСП «</w:t>
            </w:r>
            <w:r w:rsidRPr="00841F9E">
              <w:rPr>
                <w:lang w:val="en-US" w:eastAsia="ru-RU"/>
              </w:rPr>
              <w:t>PR</w:t>
            </w:r>
            <w:r w:rsidRPr="00841F9E">
              <w:rPr>
                <w:lang w:eastAsia="ru-RU"/>
              </w:rPr>
              <w:t>одвижение» - Акманаева  Зиляра, 1 место.</w:t>
            </w:r>
          </w:p>
          <w:p w:rsidR="00BF24AB" w:rsidRPr="00841F9E" w:rsidRDefault="00BF24AB" w:rsidP="002277C7">
            <w:pPr>
              <w:pStyle w:val="af1"/>
              <w:rPr>
                <w:lang w:eastAsia="ru-RU"/>
              </w:rPr>
            </w:pPr>
            <w:r w:rsidRPr="00841F9E">
              <w:rPr>
                <w:lang w:eastAsia="ru-RU"/>
              </w:rPr>
              <w:t>Муниципальный конкурс  ШСП «Я – медиатор». Акманаева  Зиляра , Заитова Гузель, 10 кл – 1 место, грант – 4 тыс. рублей.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Участие в райо</w:t>
            </w:r>
            <w:r>
              <w:t>н</w:t>
            </w:r>
            <w:r>
              <w:t>ных коммуна</w:t>
            </w:r>
            <w:r>
              <w:t>р</w:t>
            </w:r>
            <w:r>
              <w:t>ских сборах по организации р</w:t>
            </w:r>
            <w:r>
              <w:t>а</w:t>
            </w:r>
            <w:r>
              <w:t>боты ШСП – 2013 год, ноябрь.</w:t>
            </w:r>
          </w:p>
        </w:tc>
      </w:tr>
      <w:tr w:rsidR="00BF24AB" w:rsidTr="007A63CD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E15444" w:rsidP="002277C7">
            <w:pPr>
              <w:tabs>
                <w:tab w:val="left" w:pos="7380"/>
              </w:tabs>
              <w:jc w:val="both"/>
            </w:pPr>
            <w:r>
              <w:t>8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Pr="00BC3CCE" w:rsidRDefault="00BF24AB" w:rsidP="002277C7">
            <w:pPr>
              <w:tabs>
                <w:tab w:val="left" w:pos="7380"/>
              </w:tabs>
              <w:jc w:val="both"/>
              <w:rPr>
                <w:lang w:val="tt-RU"/>
              </w:rPr>
            </w:pPr>
            <w:r>
              <w:t>Муниципальное бю</w:t>
            </w:r>
            <w:r>
              <w:t>д</w:t>
            </w:r>
            <w:r>
              <w:t>жетное общеобразов</w:t>
            </w:r>
            <w:r>
              <w:t>а</w:t>
            </w:r>
            <w:r>
              <w:t xml:space="preserve">тельное учреждение «Бичуринская средняя </w:t>
            </w:r>
            <w:r>
              <w:lastRenderedPageBreak/>
              <w:t xml:space="preserve">общеобразовательная школа», с.Бичурино, ул.Ленина, 70, тел. 83429252260, </w:t>
            </w:r>
            <w:hyperlink r:id="rId15" w:history="1">
              <w:r w:rsidRPr="00635307">
                <w:rPr>
                  <w:rStyle w:val="af0"/>
                  <w:lang w:val="en-US"/>
                </w:rPr>
                <w:t>ya</w:t>
              </w:r>
              <w:r w:rsidRPr="00635307">
                <w:rPr>
                  <w:rStyle w:val="af0"/>
                </w:rPr>
                <w:t>.</w:t>
              </w:r>
              <w:r w:rsidRPr="00635307">
                <w:rPr>
                  <w:rStyle w:val="af0"/>
                  <w:lang w:val="en-US"/>
                </w:rPr>
                <w:t>bichd</w:t>
              </w:r>
              <w:r w:rsidRPr="00635307">
                <w:rPr>
                  <w:rStyle w:val="af0"/>
                </w:rPr>
                <w:t>@</w:t>
              </w:r>
              <w:r w:rsidRPr="00635307">
                <w:rPr>
                  <w:rStyle w:val="af0"/>
                  <w:lang w:val="en-US"/>
                </w:rPr>
                <w:t>yandex</w:t>
              </w:r>
              <w:r w:rsidRPr="00635307">
                <w:rPr>
                  <w:rStyle w:val="af0"/>
                </w:rPr>
                <w:t>.</w:t>
              </w:r>
              <w:r w:rsidRPr="00635307">
                <w:rPr>
                  <w:rStyle w:val="af0"/>
                  <w:lang w:val="en-US"/>
                </w:rPr>
                <w:t>ru</w:t>
              </w:r>
            </w:hyperlink>
            <w:r>
              <w:rPr>
                <w:lang w:val="tt-RU"/>
              </w:rPr>
              <w:t>, Махмудова Файруза Фаизовна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Pr="00BC3CCE" w:rsidRDefault="00BF24AB" w:rsidP="002277C7">
            <w:pPr>
              <w:tabs>
                <w:tab w:val="left" w:pos="7380"/>
              </w:tabs>
              <w:jc w:val="both"/>
              <w:rPr>
                <w:lang w:val="tt-RU"/>
              </w:rPr>
            </w:pPr>
            <w:r>
              <w:rPr>
                <w:lang w:val="tt-RU"/>
              </w:rPr>
              <w:lastRenderedPageBreak/>
              <w:t xml:space="preserve">Приказ №157 от 16.10.13г., имеется положение о </w:t>
            </w:r>
            <w:r>
              <w:rPr>
                <w:lang w:val="tt-RU"/>
              </w:rPr>
              <w:lastRenderedPageBreak/>
              <w:t xml:space="preserve">ШСП, план работы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lastRenderedPageBreak/>
              <w:t>Халитова Розалина М</w:t>
            </w:r>
            <w:r>
              <w:t>а</w:t>
            </w:r>
            <w:r>
              <w:t xml:space="preserve">хмутовна, педагог-организатор, </w:t>
            </w:r>
          </w:p>
          <w:p w:rsidR="00BF24AB" w:rsidRPr="00BC3CCE" w:rsidRDefault="00BF24AB" w:rsidP="002277C7">
            <w:pPr>
              <w:tabs>
                <w:tab w:val="left" w:pos="7380"/>
              </w:tabs>
              <w:jc w:val="both"/>
            </w:pPr>
            <w:r>
              <w:t xml:space="preserve">83429252260, </w:t>
            </w:r>
            <w:hyperlink r:id="rId16" w:history="1">
              <w:r w:rsidRPr="00635307">
                <w:rPr>
                  <w:rStyle w:val="af0"/>
                  <w:lang w:val="en-US"/>
                </w:rPr>
                <w:t>ya</w:t>
              </w:r>
              <w:r w:rsidRPr="00635307">
                <w:rPr>
                  <w:rStyle w:val="af0"/>
                </w:rPr>
                <w:t>.</w:t>
              </w:r>
              <w:r w:rsidRPr="00635307">
                <w:rPr>
                  <w:rStyle w:val="af0"/>
                  <w:lang w:val="en-US"/>
                </w:rPr>
                <w:t>bichd</w:t>
              </w:r>
              <w:r w:rsidRPr="00635307">
                <w:rPr>
                  <w:rStyle w:val="af0"/>
                </w:rPr>
                <w:t>@</w:t>
              </w:r>
              <w:r w:rsidRPr="00635307">
                <w:rPr>
                  <w:rStyle w:val="af0"/>
                  <w:lang w:val="en-US"/>
                </w:rPr>
                <w:t>yandex</w:t>
              </w:r>
              <w:r w:rsidRPr="00635307">
                <w:rPr>
                  <w:rStyle w:val="af0"/>
                </w:rPr>
                <w:t>.</w:t>
              </w:r>
              <w:r w:rsidRPr="00635307">
                <w:rPr>
                  <w:rStyle w:val="af0"/>
                  <w:lang w:val="en-US"/>
                </w:rPr>
                <w:t>ru</w:t>
              </w:r>
            </w:hyperlink>
            <w:r>
              <w:rPr>
                <w:lang w:val="tt-RU"/>
              </w:rPr>
              <w:t>,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Pr="00BC3CCE" w:rsidRDefault="00BF24AB" w:rsidP="002277C7">
            <w:pPr>
              <w:tabs>
                <w:tab w:val="left" w:pos="7380"/>
              </w:tabs>
              <w:jc w:val="both"/>
              <w:rPr>
                <w:lang w:val="tt-RU"/>
              </w:rPr>
            </w:pPr>
            <w:r>
              <w:rPr>
                <w:lang w:val="tt-RU"/>
              </w:rPr>
              <w:lastRenderedPageBreak/>
              <w:t xml:space="preserve">Ишимова Айсылу Радиковна - 10 класс, Иманаева Диана  Ильфатовна – 8 класс, </w:t>
            </w:r>
            <w:r>
              <w:rPr>
                <w:lang w:val="tt-RU"/>
              </w:rPr>
              <w:lastRenderedPageBreak/>
              <w:t>Камакаева Светлана Раилевна 9 класс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Pr="00DC6C46" w:rsidRDefault="00BF24AB" w:rsidP="002277C7">
            <w:pPr>
              <w:tabs>
                <w:tab w:val="left" w:pos="7380"/>
              </w:tabs>
              <w:jc w:val="both"/>
              <w:rPr>
                <w:lang w:val="tt-RU"/>
              </w:rPr>
            </w:pPr>
            <w:r>
              <w:rPr>
                <w:lang w:val="tt-RU"/>
              </w:rPr>
              <w:lastRenderedPageBreak/>
              <w:t>Муниципальный конкурс проектов ШСП</w:t>
            </w:r>
          </w:p>
        </w:tc>
      </w:tr>
      <w:tr w:rsidR="00BF24AB" w:rsidTr="007A63CD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E15444" w:rsidP="002277C7">
            <w:pPr>
              <w:tabs>
                <w:tab w:val="left" w:pos="7380"/>
              </w:tabs>
              <w:jc w:val="both"/>
            </w:pPr>
            <w:r>
              <w:lastRenderedPageBreak/>
              <w:t>9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Муниципальное бю</w:t>
            </w:r>
            <w:r>
              <w:t>д</w:t>
            </w:r>
            <w:r>
              <w:t>жетное образовател</w:t>
            </w:r>
            <w:r>
              <w:t>ь</w:t>
            </w:r>
            <w:r>
              <w:t>ное учреждение «Ба</w:t>
            </w:r>
            <w:r>
              <w:t>р</w:t>
            </w:r>
            <w:r>
              <w:t>дымская средняя общ</w:t>
            </w:r>
            <w:r>
              <w:t>е</w:t>
            </w:r>
            <w:r>
              <w:t>образовательная школа №2»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с.Барда, ул.Советская, 19А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834 (292)2-05-49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e-mail</w:t>
            </w:r>
            <w:r w:rsidRPr="00924CA0">
              <w:rPr>
                <w:lang w:val="en-US"/>
              </w:rPr>
              <w:t xml:space="preserve">: </w:t>
            </w:r>
            <w:hyperlink r:id="rId17" w:history="1">
              <w:r w:rsidRPr="009B0EB4">
                <w:rPr>
                  <w:rStyle w:val="af0"/>
                  <w:lang w:val="en-US"/>
                </w:rPr>
                <w:t>sh2_barda@mail.ru/</w:t>
              </w:r>
            </w:hyperlink>
          </w:p>
          <w:p w:rsidR="00BF24AB" w:rsidRPr="00924CA0" w:rsidRDefault="00BF24AB" w:rsidP="002277C7">
            <w:pPr>
              <w:tabs>
                <w:tab w:val="left" w:pos="7380"/>
              </w:tabs>
              <w:jc w:val="both"/>
            </w:pPr>
            <w:r>
              <w:t>Директор – Абузов Т</w:t>
            </w:r>
            <w:r>
              <w:t>а</w:t>
            </w:r>
            <w:r>
              <w:t>хир Исмагилевич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- Приказ № 241 от 29.10.2007 года о создании школ</w:t>
            </w:r>
            <w:r>
              <w:t>ь</w:t>
            </w:r>
            <w:r>
              <w:t>ной службы пр</w:t>
            </w:r>
            <w:r>
              <w:t>и</w:t>
            </w:r>
            <w:r>
              <w:t>мирения.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- Положение о школьной службе примирения от 28.11.2007 года.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- Дополнение к должностным и</w:t>
            </w:r>
            <w:r>
              <w:t>н</w:t>
            </w:r>
            <w:r>
              <w:t>струкциям псих</w:t>
            </w:r>
            <w:r>
              <w:t>о</w:t>
            </w:r>
            <w:r>
              <w:t>логов и социал</w:t>
            </w:r>
            <w:r>
              <w:t>ь</w:t>
            </w:r>
            <w:r>
              <w:t>ных педагогов, внедряющих во</w:t>
            </w:r>
            <w:r>
              <w:t>с</w:t>
            </w:r>
            <w:r>
              <w:t>становительные технологии через школьную слу</w:t>
            </w:r>
            <w:r>
              <w:t>ж</w:t>
            </w:r>
            <w:r>
              <w:t>бу примирения от 07.12.2007 года.</w:t>
            </w:r>
          </w:p>
          <w:p w:rsidR="00BF24AB" w:rsidRPr="00924CA0" w:rsidRDefault="00BF24AB" w:rsidP="002277C7">
            <w:pPr>
              <w:tabs>
                <w:tab w:val="left" w:pos="7380"/>
              </w:tabs>
              <w:jc w:val="both"/>
            </w:pPr>
            <w:r>
              <w:t>- ежегодные пр</w:t>
            </w:r>
            <w:r>
              <w:t>и</w:t>
            </w:r>
            <w:r>
              <w:t xml:space="preserve">казы о работе </w:t>
            </w:r>
            <w:r>
              <w:lastRenderedPageBreak/>
              <w:t>школьной службы примирения со списком актив</w:t>
            </w:r>
            <w:r>
              <w:t>и</w:t>
            </w:r>
            <w:r>
              <w:t>стов учащихся, членов школьной службы примир</w:t>
            </w:r>
            <w:r>
              <w:t>е</w:t>
            </w:r>
            <w:r>
              <w:t>ния.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lastRenderedPageBreak/>
              <w:t>Нурсубина Любовь Ле</w:t>
            </w:r>
            <w:r>
              <w:t>о</w:t>
            </w:r>
            <w:r>
              <w:t>нидовна – психолог.</w:t>
            </w:r>
          </w:p>
          <w:p w:rsidR="00BF24AB" w:rsidRPr="004C203D" w:rsidRDefault="00BF24AB" w:rsidP="002277C7">
            <w:pPr>
              <w:tabs>
                <w:tab w:val="left" w:pos="7380"/>
              </w:tabs>
              <w:jc w:val="both"/>
            </w:pPr>
            <w:r>
              <w:t>тел</w:t>
            </w:r>
            <w:r w:rsidRPr="004C203D">
              <w:t>. – 89028037843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e-mail</w:t>
            </w:r>
            <w:r w:rsidRPr="00924CA0">
              <w:rPr>
                <w:lang w:val="en-US"/>
              </w:rPr>
              <w:t xml:space="preserve">: </w:t>
            </w:r>
            <w:hyperlink r:id="rId18" w:history="1">
              <w:r w:rsidRPr="009B0EB4">
                <w:rPr>
                  <w:rStyle w:val="af0"/>
                  <w:lang w:val="en-US"/>
                </w:rPr>
                <w:t>nk_lyubochka@mail.ru</w:t>
              </w:r>
            </w:hyperlink>
          </w:p>
          <w:p w:rsidR="00BF24AB" w:rsidRPr="00924CA0" w:rsidRDefault="00BF24AB" w:rsidP="002277C7">
            <w:pPr>
              <w:tabs>
                <w:tab w:val="left" w:pos="7380"/>
              </w:tabs>
              <w:jc w:val="both"/>
              <w:rPr>
                <w:lang w:val="en-US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Pr="00A34015" w:rsidRDefault="00BF24AB" w:rsidP="002277C7">
            <w:pPr>
              <w:tabs>
                <w:tab w:val="left" w:pos="7380"/>
              </w:tabs>
              <w:jc w:val="both"/>
            </w:pPr>
            <w:r>
              <w:t>1. Баянгулова   Элиза Артуровна, 9г – 89082408200,</w:t>
            </w:r>
            <w:r w:rsidRPr="00A34015">
              <w:t xml:space="preserve"> </w:t>
            </w: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hyperlink r:id="rId19" w:history="1">
              <w:r w:rsidRPr="005A58D0">
                <w:rPr>
                  <w:rStyle w:val="af0"/>
                  <w:lang w:val="en-US"/>
                </w:rPr>
                <w:t>el</w:t>
              </w:r>
              <w:r w:rsidRPr="005A58D0">
                <w:rPr>
                  <w:rStyle w:val="af0"/>
                  <w:lang w:val="en-US"/>
                </w:rPr>
                <w:t>i</w:t>
              </w:r>
              <w:r w:rsidRPr="005A58D0">
                <w:rPr>
                  <w:rStyle w:val="af0"/>
                  <w:lang w:val="en-US"/>
                </w:rPr>
                <w:t>za</w:t>
              </w:r>
              <w:r w:rsidRPr="00A34015">
                <w:rPr>
                  <w:rStyle w:val="af0"/>
                </w:rPr>
                <w:t>.</w:t>
              </w:r>
              <w:r w:rsidRPr="005A58D0">
                <w:rPr>
                  <w:rStyle w:val="af0"/>
                  <w:lang w:val="en-US"/>
                </w:rPr>
                <w:t>bauangulova</w:t>
              </w:r>
              <w:r w:rsidRPr="00A34015">
                <w:rPr>
                  <w:rStyle w:val="af0"/>
                </w:rPr>
                <w:t>@</w:t>
              </w:r>
              <w:r w:rsidRPr="005A58D0">
                <w:rPr>
                  <w:rStyle w:val="af0"/>
                  <w:lang w:val="en-US"/>
                </w:rPr>
                <w:t>mail</w:t>
              </w:r>
              <w:r w:rsidRPr="00A34015">
                <w:rPr>
                  <w:rStyle w:val="af0"/>
                </w:rPr>
                <w:t>.</w:t>
              </w:r>
              <w:r w:rsidRPr="005A58D0">
                <w:rPr>
                  <w:rStyle w:val="af0"/>
                  <w:lang w:val="en-US"/>
                </w:rPr>
                <w:t>ru</w:t>
              </w:r>
            </w:hyperlink>
          </w:p>
          <w:p w:rsidR="00BF24AB" w:rsidRPr="00A34015" w:rsidRDefault="00BF24AB" w:rsidP="002277C7">
            <w:pPr>
              <w:tabs>
                <w:tab w:val="left" w:pos="7380"/>
              </w:tabs>
              <w:jc w:val="both"/>
            </w:pPr>
            <w:r>
              <w:t>2. Заитова Юлия Ильд</w:t>
            </w:r>
            <w:r>
              <w:t>а</w:t>
            </w:r>
            <w:r>
              <w:t xml:space="preserve">ровна, 9г – 89024765088, </w:t>
            </w: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A34015">
              <w:t xml:space="preserve"> </w:t>
            </w:r>
            <w:hyperlink r:id="rId20" w:history="1">
              <w:r w:rsidRPr="005A58D0">
                <w:rPr>
                  <w:rStyle w:val="af0"/>
                  <w:lang w:val="en-US"/>
                </w:rPr>
                <w:t>yulec</w:t>
              </w:r>
              <w:r w:rsidRPr="005A58D0">
                <w:rPr>
                  <w:rStyle w:val="af0"/>
                  <w:lang w:val="en-US"/>
                </w:rPr>
                <w:t>h</w:t>
              </w:r>
              <w:r w:rsidRPr="005A58D0">
                <w:rPr>
                  <w:rStyle w:val="af0"/>
                  <w:lang w:val="en-US"/>
                </w:rPr>
                <w:t>ka</w:t>
              </w:r>
              <w:r w:rsidRPr="00A34015">
                <w:rPr>
                  <w:rStyle w:val="af0"/>
                </w:rPr>
                <w:t>.</w:t>
              </w:r>
              <w:r w:rsidRPr="005A58D0">
                <w:rPr>
                  <w:rStyle w:val="af0"/>
                  <w:lang w:val="en-US"/>
                </w:rPr>
                <w:t>zaitova</w:t>
              </w:r>
              <w:r w:rsidRPr="00A34015">
                <w:rPr>
                  <w:rStyle w:val="af0"/>
                </w:rPr>
                <w:t>@</w:t>
              </w:r>
              <w:r w:rsidRPr="005A58D0">
                <w:rPr>
                  <w:rStyle w:val="af0"/>
                  <w:lang w:val="en-US"/>
                </w:rPr>
                <w:t>mail</w:t>
              </w:r>
              <w:r w:rsidRPr="00A34015">
                <w:rPr>
                  <w:rStyle w:val="af0"/>
                </w:rPr>
                <w:t>.</w:t>
              </w:r>
              <w:r w:rsidRPr="005A58D0">
                <w:rPr>
                  <w:rStyle w:val="af0"/>
                  <w:lang w:val="en-US"/>
                </w:rPr>
                <w:t>ru</w:t>
              </w:r>
            </w:hyperlink>
          </w:p>
          <w:p w:rsidR="00BF24AB" w:rsidRPr="00A34015" w:rsidRDefault="00BF24AB" w:rsidP="002277C7">
            <w:pPr>
              <w:tabs>
                <w:tab w:val="left" w:pos="7380"/>
              </w:tabs>
              <w:jc w:val="both"/>
            </w:pPr>
            <w:r>
              <w:t>3. Матишева Ляйсан С</w:t>
            </w:r>
            <w:r>
              <w:t>а</w:t>
            </w:r>
            <w:r>
              <w:t xml:space="preserve">лаватовна, 9в </w:t>
            </w:r>
            <w:r w:rsidRPr="00A34015">
              <w:t xml:space="preserve">89027756234 </w:t>
            </w:r>
            <w:r>
              <w:t xml:space="preserve">– </w:t>
            </w: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A34015">
              <w:t xml:space="preserve"> </w:t>
            </w:r>
            <w:hyperlink r:id="rId21" w:history="1">
              <w:r w:rsidRPr="005A58D0">
                <w:rPr>
                  <w:rStyle w:val="af0"/>
                  <w:lang w:val="en-US"/>
                </w:rPr>
                <w:t>lyaysan</w:t>
              </w:r>
              <w:r w:rsidRPr="00A34015">
                <w:rPr>
                  <w:rStyle w:val="af0"/>
                </w:rPr>
                <w:t>.</w:t>
              </w:r>
              <w:r w:rsidRPr="005A58D0">
                <w:rPr>
                  <w:rStyle w:val="af0"/>
                  <w:lang w:val="en-US"/>
                </w:rPr>
                <w:t>matisheva</w:t>
              </w:r>
              <w:r w:rsidRPr="00A34015">
                <w:rPr>
                  <w:rStyle w:val="af0"/>
                </w:rPr>
                <w:t>@</w:t>
              </w:r>
              <w:r w:rsidRPr="005A58D0">
                <w:rPr>
                  <w:rStyle w:val="af0"/>
                  <w:lang w:val="en-US"/>
                </w:rPr>
                <w:t>mail</w:t>
              </w:r>
              <w:r w:rsidRPr="00A34015">
                <w:rPr>
                  <w:rStyle w:val="af0"/>
                </w:rPr>
                <w:t>.</w:t>
              </w:r>
              <w:r w:rsidRPr="005A58D0">
                <w:rPr>
                  <w:rStyle w:val="af0"/>
                  <w:lang w:val="en-US"/>
                </w:rPr>
                <w:t>ru</w:t>
              </w:r>
            </w:hyperlink>
          </w:p>
          <w:p w:rsidR="00BF24AB" w:rsidRPr="00A34015" w:rsidRDefault="00BF24AB" w:rsidP="002277C7">
            <w:pPr>
              <w:tabs>
                <w:tab w:val="left" w:pos="7380"/>
              </w:tabs>
              <w:jc w:val="both"/>
            </w:pPr>
            <w:r>
              <w:t xml:space="preserve">4. Кантуганов Артем Ришатович, 8а – 89922198756, </w:t>
            </w: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A34015">
              <w:t xml:space="preserve"> </w:t>
            </w:r>
            <w:hyperlink r:id="rId22" w:history="1">
              <w:r w:rsidRPr="005A58D0">
                <w:rPr>
                  <w:rStyle w:val="af0"/>
                  <w:lang w:val="en-US"/>
                </w:rPr>
                <w:t>a</w:t>
              </w:r>
              <w:r w:rsidRPr="005A58D0">
                <w:rPr>
                  <w:rStyle w:val="af0"/>
                  <w:lang w:val="en-US"/>
                </w:rPr>
                <w:t>r</w:t>
              </w:r>
              <w:r w:rsidRPr="005A58D0">
                <w:rPr>
                  <w:rStyle w:val="af0"/>
                  <w:lang w:val="en-US"/>
                </w:rPr>
                <w:t>tem</w:t>
              </w:r>
              <w:r w:rsidRPr="00A34015">
                <w:rPr>
                  <w:rStyle w:val="af0"/>
                </w:rPr>
                <w:t>.</w:t>
              </w:r>
              <w:r w:rsidRPr="005A58D0">
                <w:rPr>
                  <w:rStyle w:val="af0"/>
                  <w:lang w:val="en-US"/>
                </w:rPr>
                <w:t>kantuganov</w:t>
              </w:r>
              <w:r w:rsidRPr="00A34015">
                <w:rPr>
                  <w:rStyle w:val="af0"/>
                </w:rPr>
                <w:t>@</w:t>
              </w:r>
              <w:r w:rsidRPr="005A58D0">
                <w:rPr>
                  <w:rStyle w:val="af0"/>
                  <w:lang w:val="en-US"/>
                </w:rPr>
                <w:t>mail</w:t>
              </w:r>
              <w:r w:rsidRPr="00A34015">
                <w:rPr>
                  <w:rStyle w:val="af0"/>
                </w:rPr>
                <w:t>.</w:t>
              </w:r>
              <w:r w:rsidRPr="005A58D0">
                <w:rPr>
                  <w:rStyle w:val="af0"/>
                  <w:lang w:val="en-US"/>
                </w:rPr>
                <w:t>ru</w:t>
              </w:r>
            </w:hyperlink>
          </w:p>
          <w:p w:rsidR="00BF24AB" w:rsidRPr="00A34015" w:rsidRDefault="00BF24AB" w:rsidP="002277C7">
            <w:pPr>
              <w:tabs>
                <w:tab w:val="left" w:pos="7380"/>
              </w:tabs>
              <w:jc w:val="both"/>
            </w:pPr>
            <w:r>
              <w:t>5. Патраков Антон Се</w:t>
            </w:r>
            <w:r>
              <w:t>р</w:t>
            </w:r>
            <w:r>
              <w:t xml:space="preserve">геевич, 8а – 89124982056, </w:t>
            </w: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A34015">
              <w:t xml:space="preserve"> </w:t>
            </w:r>
            <w:hyperlink r:id="rId23" w:history="1">
              <w:r w:rsidRPr="005A58D0">
                <w:rPr>
                  <w:rStyle w:val="af0"/>
                  <w:lang w:val="en-US"/>
                </w:rPr>
                <w:t>a</w:t>
              </w:r>
              <w:r w:rsidRPr="005A58D0">
                <w:rPr>
                  <w:rStyle w:val="af0"/>
                  <w:lang w:val="en-US"/>
                </w:rPr>
                <w:t>n</w:t>
              </w:r>
              <w:r w:rsidRPr="005A58D0">
                <w:rPr>
                  <w:rStyle w:val="af0"/>
                  <w:lang w:val="en-US"/>
                </w:rPr>
                <w:t>ton</w:t>
              </w:r>
              <w:r w:rsidRPr="00A34015">
                <w:rPr>
                  <w:rStyle w:val="af0"/>
                </w:rPr>
                <w:t>.</w:t>
              </w:r>
              <w:r w:rsidRPr="005A58D0">
                <w:rPr>
                  <w:rStyle w:val="af0"/>
                  <w:lang w:val="en-US"/>
                </w:rPr>
                <w:t>patrakov</w:t>
              </w:r>
              <w:r w:rsidRPr="00A34015">
                <w:rPr>
                  <w:rStyle w:val="af0"/>
                </w:rPr>
                <w:t>.99@</w:t>
              </w:r>
              <w:r w:rsidRPr="005A58D0">
                <w:rPr>
                  <w:rStyle w:val="af0"/>
                  <w:lang w:val="en-US"/>
                </w:rPr>
                <w:t>mail</w:t>
              </w:r>
              <w:r w:rsidRPr="00A34015">
                <w:rPr>
                  <w:rStyle w:val="af0"/>
                </w:rPr>
                <w:t>.</w:t>
              </w:r>
              <w:r w:rsidRPr="005A58D0">
                <w:rPr>
                  <w:rStyle w:val="af0"/>
                  <w:lang w:val="en-US"/>
                </w:rPr>
                <w:t>ru</w:t>
              </w:r>
            </w:hyperlink>
          </w:p>
          <w:p w:rsidR="00BF24AB" w:rsidRPr="00A34015" w:rsidRDefault="00BF24AB" w:rsidP="002277C7">
            <w:pPr>
              <w:tabs>
                <w:tab w:val="left" w:pos="7380"/>
              </w:tabs>
              <w:jc w:val="both"/>
            </w:pPr>
            <w:r>
              <w:t>6. Сакаев Динар Хан</w:t>
            </w:r>
            <w:r>
              <w:t>и</w:t>
            </w:r>
            <w:r>
              <w:lastRenderedPageBreak/>
              <w:t xml:space="preserve">фович, 8а – 89922147450,  </w:t>
            </w: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A34015">
              <w:t xml:space="preserve"> </w:t>
            </w:r>
            <w:hyperlink r:id="rId24" w:history="1">
              <w:r w:rsidRPr="005A58D0">
                <w:rPr>
                  <w:rStyle w:val="af0"/>
                  <w:lang w:val="en-US"/>
                </w:rPr>
                <w:t>d</w:t>
              </w:r>
              <w:r w:rsidRPr="005A58D0">
                <w:rPr>
                  <w:rStyle w:val="af0"/>
                  <w:lang w:val="en-US"/>
                </w:rPr>
                <w:t>i</w:t>
              </w:r>
              <w:r w:rsidRPr="005A58D0">
                <w:rPr>
                  <w:rStyle w:val="af0"/>
                  <w:lang w:val="en-US"/>
                </w:rPr>
                <w:t>nar</w:t>
              </w:r>
              <w:r w:rsidRPr="00A34015">
                <w:rPr>
                  <w:rStyle w:val="af0"/>
                </w:rPr>
                <w:t>_</w:t>
              </w:r>
              <w:r w:rsidRPr="005A58D0">
                <w:rPr>
                  <w:rStyle w:val="af0"/>
                  <w:lang w:val="en-US"/>
                </w:rPr>
                <w:t>sakaev</w:t>
              </w:r>
              <w:r w:rsidRPr="00A34015">
                <w:rPr>
                  <w:rStyle w:val="af0"/>
                </w:rPr>
                <w:t>@</w:t>
              </w:r>
              <w:r w:rsidRPr="005A58D0">
                <w:rPr>
                  <w:rStyle w:val="af0"/>
                  <w:lang w:val="en-US"/>
                </w:rPr>
                <w:t>mail</w:t>
              </w:r>
              <w:r w:rsidRPr="00A34015">
                <w:rPr>
                  <w:rStyle w:val="af0"/>
                </w:rPr>
                <w:t>.</w:t>
              </w:r>
              <w:r w:rsidRPr="005A58D0">
                <w:rPr>
                  <w:rStyle w:val="af0"/>
                  <w:lang w:val="en-US"/>
                </w:rPr>
                <w:t>ru</w:t>
              </w:r>
            </w:hyperlink>
          </w:p>
          <w:p w:rsidR="00BF24AB" w:rsidRPr="00A34015" w:rsidRDefault="00BF24AB" w:rsidP="002277C7">
            <w:pPr>
              <w:tabs>
                <w:tab w:val="left" w:pos="7380"/>
              </w:tabs>
              <w:jc w:val="both"/>
            </w:pPr>
            <w:r>
              <w:t>7. Бикташева Фарида Робертовна, 8б</w:t>
            </w:r>
            <w:r w:rsidRPr="00A34015">
              <w:t xml:space="preserve"> - </w:t>
            </w:r>
            <w:r>
              <w:t xml:space="preserve"> 89084567121, </w:t>
            </w: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A34015">
              <w:t xml:space="preserve"> </w:t>
            </w:r>
            <w:hyperlink r:id="rId25" w:history="1">
              <w:r w:rsidRPr="005A58D0">
                <w:rPr>
                  <w:rStyle w:val="af0"/>
                  <w:lang w:val="en-US"/>
                </w:rPr>
                <w:t>f</w:t>
              </w:r>
              <w:r w:rsidRPr="005A58D0">
                <w:rPr>
                  <w:rStyle w:val="af0"/>
                  <w:lang w:val="en-US"/>
                </w:rPr>
                <w:t>a</w:t>
              </w:r>
              <w:r w:rsidRPr="005A58D0">
                <w:rPr>
                  <w:rStyle w:val="af0"/>
                  <w:lang w:val="en-US"/>
                </w:rPr>
                <w:t>rida</w:t>
              </w:r>
              <w:r w:rsidRPr="00A34015">
                <w:rPr>
                  <w:rStyle w:val="af0"/>
                </w:rPr>
                <w:t>.</w:t>
              </w:r>
              <w:r w:rsidRPr="005A58D0">
                <w:rPr>
                  <w:rStyle w:val="af0"/>
                  <w:lang w:val="en-US"/>
                </w:rPr>
                <w:t>biktasheva</w:t>
              </w:r>
              <w:r w:rsidRPr="00A34015">
                <w:rPr>
                  <w:rStyle w:val="af0"/>
                </w:rPr>
                <w:t>@</w:t>
              </w:r>
              <w:r w:rsidRPr="005A58D0">
                <w:rPr>
                  <w:rStyle w:val="af0"/>
                  <w:lang w:val="en-US"/>
                </w:rPr>
                <w:t>mail</w:t>
              </w:r>
              <w:r w:rsidRPr="00A34015">
                <w:rPr>
                  <w:rStyle w:val="af0"/>
                </w:rPr>
                <w:t>.</w:t>
              </w:r>
              <w:r w:rsidRPr="005A58D0">
                <w:rPr>
                  <w:rStyle w:val="af0"/>
                  <w:lang w:val="en-US"/>
                </w:rPr>
                <w:t>ru</w:t>
              </w:r>
            </w:hyperlink>
          </w:p>
          <w:p w:rsidR="00BF24AB" w:rsidRPr="00A34015" w:rsidRDefault="00BF24AB" w:rsidP="002277C7">
            <w:pPr>
              <w:tabs>
                <w:tab w:val="left" w:pos="7380"/>
              </w:tabs>
              <w:jc w:val="both"/>
            </w:pPr>
          </w:p>
          <w:p w:rsidR="00BF24AB" w:rsidRPr="00A34015" w:rsidRDefault="00BF24AB" w:rsidP="002277C7">
            <w:pPr>
              <w:tabs>
                <w:tab w:val="left" w:pos="7380"/>
              </w:tabs>
              <w:jc w:val="both"/>
            </w:pPr>
            <w:r>
              <w:t>8. Уракова Сильвина Станиславовна, 9г</w:t>
            </w:r>
            <w:r w:rsidRPr="00A34015">
              <w:t xml:space="preserve"> </w:t>
            </w:r>
            <w:r>
              <w:t xml:space="preserve">– 89028070376, </w:t>
            </w: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A34015">
              <w:t xml:space="preserve"> </w:t>
            </w:r>
            <w:hyperlink r:id="rId26" w:history="1">
              <w:r w:rsidRPr="005A58D0">
                <w:rPr>
                  <w:rStyle w:val="af0"/>
                  <w:lang w:val="en-US"/>
                </w:rPr>
                <w:t>si</w:t>
              </w:r>
              <w:r w:rsidRPr="005A58D0">
                <w:rPr>
                  <w:rStyle w:val="af0"/>
                  <w:lang w:val="en-US"/>
                </w:rPr>
                <w:t>l</w:t>
              </w:r>
              <w:r w:rsidRPr="005A58D0">
                <w:rPr>
                  <w:rStyle w:val="af0"/>
                  <w:lang w:val="en-US"/>
                </w:rPr>
                <w:t>vina</w:t>
              </w:r>
              <w:r w:rsidRPr="00A34015">
                <w:rPr>
                  <w:rStyle w:val="af0"/>
                </w:rPr>
                <w:t>.</w:t>
              </w:r>
              <w:r w:rsidRPr="005A58D0">
                <w:rPr>
                  <w:rStyle w:val="af0"/>
                  <w:lang w:val="en-US"/>
                </w:rPr>
                <w:t>urakova</w:t>
              </w:r>
              <w:r w:rsidRPr="00A34015">
                <w:rPr>
                  <w:rStyle w:val="af0"/>
                </w:rPr>
                <w:t>@</w:t>
              </w:r>
              <w:r w:rsidRPr="005A58D0">
                <w:rPr>
                  <w:rStyle w:val="af0"/>
                  <w:lang w:val="en-US"/>
                </w:rPr>
                <w:t>mail</w:t>
              </w:r>
              <w:r w:rsidRPr="00A34015">
                <w:rPr>
                  <w:rStyle w:val="af0"/>
                </w:rPr>
                <w:t>.</w:t>
              </w:r>
              <w:r w:rsidRPr="005A58D0">
                <w:rPr>
                  <w:rStyle w:val="af0"/>
                  <w:lang w:val="en-US"/>
                </w:rPr>
                <w:t>ru</w:t>
              </w:r>
            </w:hyperlink>
          </w:p>
          <w:p w:rsidR="00BF24AB" w:rsidRPr="00A34015" w:rsidRDefault="00BF24AB" w:rsidP="002277C7">
            <w:pPr>
              <w:tabs>
                <w:tab w:val="left" w:pos="7380"/>
              </w:tabs>
              <w:jc w:val="both"/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Pr="00495024" w:rsidRDefault="00BF24AB" w:rsidP="002277C7">
            <w:pPr>
              <w:tabs>
                <w:tab w:val="left" w:pos="7380"/>
              </w:tabs>
            </w:pPr>
            <w:r w:rsidRPr="00495024">
              <w:lastRenderedPageBreak/>
              <w:t>1. Краевой ко</w:t>
            </w:r>
            <w:r w:rsidRPr="00495024">
              <w:t>н</w:t>
            </w:r>
            <w:r w:rsidRPr="00495024">
              <w:t xml:space="preserve">курс </w:t>
            </w:r>
            <w:r w:rsidRPr="00495024">
              <w:rPr>
                <w:lang w:val="en-US"/>
              </w:rPr>
              <w:t>PR</w:t>
            </w:r>
            <w:r w:rsidRPr="00495024">
              <w:t>-деятельности школьных служб примирения «</w:t>
            </w:r>
            <w:r w:rsidRPr="00495024">
              <w:rPr>
                <w:lang w:val="en-US"/>
              </w:rPr>
              <w:t>PR</w:t>
            </w:r>
            <w:r w:rsidRPr="00495024">
              <w:t>одвижение», г.Чайковский – 1 место</w:t>
            </w:r>
            <w:r>
              <w:t xml:space="preserve"> (ноябрь 2014)</w:t>
            </w:r>
          </w:p>
          <w:p w:rsidR="00BF24AB" w:rsidRPr="00495024" w:rsidRDefault="00BF24AB" w:rsidP="002277C7">
            <w:pPr>
              <w:tabs>
                <w:tab w:val="left" w:pos="7380"/>
              </w:tabs>
            </w:pPr>
            <w:r w:rsidRPr="00495024">
              <w:t>2. Районный ко</w:t>
            </w:r>
            <w:r w:rsidRPr="00495024">
              <w:t>н</w:t>
            </w:r>
            <w:r w:rsidRPr="00495024">
              <w:t>курс проектов «Я-медиатор» среди участников школьных служб примирения, с.Барда – побед</w:t>
            </w:r>
            <w:r w:rsidRPr="00495024">
              <w:t>и</w:t>
            </w:r>
            <w:r w:rsidRPr="00495024">
              <w:t>тели</w:t>
            </w:r>
            <w:r>
              <w:t xml:space="preserve"> (март 2014)</w:t>
            </w:r>
          </w:p>
          <w:p w:rsidR="00BF24AB" w:rsidRPr="00495024" w:rsidRDefault="00BF24AB" w:rsidP="002277C7">
            <w:pPr>
              <w:tabs>
                <w:tab w:val="left" w:pos="7380"/>
              </w:tabs>
            </w:pPr>
            <w:r w:rsidRPr="00495024">
              <w:t>3. Краевой ко</w:t>
            </w:r>
            <w:r w:rsidRPr="00495024">
              <w:t>н</w:t>
            </w:r>
            <w:r w:rsidRPr="00495024">
              <w:t>курс професси</w:t>
            </w:r>
            <w:r w:rsidRPr="00495024">
              <w:t>о</w:t>
            </w:r>
            <w:r w:rsidRPr="00495024">
              <w:t>нального масте</w:t>
            </w:r>
            <w:r w:rsidRPr="00495024">
              <w:t>р</w:t>
            </w:r>
            <w:r w:rsidRPr="00495024">
              <w:t>ства руководит</w:t>
            </w:r>
            <w:r w:rsidRPr="00495024">
              <w:t>е</w:t>
            </w:r>
            <w:r w:rsidRPr="00495024">
              <w:t xml:space="preserve">лей (кураторов) </w:t>
            </w:r>
            <w:r w:rsidRPr="00495024">
              <w:lastRenderedPageBreak/>
              <w:t>школьных служб примирения в сфере восстан</w:t>
            </w:r>
            <w:r w:rsidRPr="00495024">
              <w:t>о</w:t>
            </w:r>
            <w:r w:rsidRPr="00495024">
              <w:t>вительных техн</w:t>
            </w:r>
            <w:r w:rsidRPr="00495024">
              <w:t>о</w:t>
            </w:r>
            <w:r w:rsidRPr="00495024">
              <w:t>логий</w:t>
            </w:r>
            <w:r>
              <w:t>, г.Пермь</w:t>
            </w:r>
            <w:r w:rsidRPr="00495024">
              <w:t xml:space="preserve"> – 3 место</w:t>
            </w:r>
            <w:r>
              <w:t xml:space="preserve"> (декабрь 2013)</w:t>
            </w:r>
          </w:p>
          <w:p w:rsidR="00BF24AB" w:rsidRPr="00495024" w:rsidRDefault="00BF24AB" w:rsidP="002277C7">
            <w:pPr>
              <w:tabs>
                <w:tab w:val="left" w:pos="7380"/>
              </w:tabs>
            </w:pPr>
            <w:r w:rsidRPr="00495024">
              <w:t>4. Организация и проведение м</w:t>
            </w:r>
            <w:r w:rsidRPr="00495024">
              <w:t>у</w:t>
            </w:r>
            <w:r w:rsidRPr="00495024">
              <w:t>ниципального обучающего с</w:t>
            </w:r>
            <w:r w:rsidRPr="00495024">
              <w:t>е</w:t>
            </w:r>
            <w:r w:rsidRPr="00495024">
              <w:t>минара для уч</w:t>
            </w:r>
            <w:r w:rsidRPr="00495024">
              <w:t>а</w:t>
            </w:r>
            <w:r w:rsidRPr="00495024">
              <w:t>щихся «Школ</w:t>
            </w:r>
            <w:r w:rsidRPr="00495024">
              <w:t>ь</w:t>
            </w:r>
            <w:r w:rsidRPr="00495024">
              <w:t>ные службы пр</w:t>
            </w:r>
            <w:r w:rsidRPr="00495024">
              <w:t>и</w:t>
            </w:r>
            <w:r w:rsidRPr="00495024">
              <w:t>мирения. Осно</w:t>
            </w:r>
            <w:r w:rsidRPr="00495024">
              <w:t>в</w:t>
            </w:r>
            <w:r w:rsidRPr="00495024">
              <w:t>ные методы раб</w:t>
            </w:r>
            <w:r w:rsidRPr="00495024">
              <w:t>о</w:t>
            </w:r>
            <w:r w:rsidRPr="00495024">
              <w:t>ты посредника с конфликтными ситуациями»</w:t>
            </w:r>
            <w:r>
              <w:t>, с.Барда</w:t>
            </w:r>
            <w:r w:rsidRPr="00495024">
              <w:t xml:space="preserve"> - 10 часов (ноябрь 2013)</w:t>
            </w:r>
          </w:p>
          <w:p w:rsidR="00BF24AB" w:rsidRPr="00495024" w:rsidRDefault="00BF24AB" w:rsidP="002277C7">
            <w:pPr>
              <w:tabs>
                <w:tab w:val="left" w:pos="7380"/>
              </w:tabs>
            </w:pPr>
            <w:r w:rsidRPr="00495024">
              <w:t>5. Муниципал</w:t>
            </w:r>
            <w:r w:rsidRPr="00495024">
              <w:t>ь</w:t>
            </w:r>
            <w:r w:rsidRPr="00495024">
              <w:t>ный слет школ</w:t>
            </w:r>
            <w:r w:rsidRPr="00495024">
              <w:t>ь</w:t>
            </w:r>
            <w:r w:rsidRPr="00495024">
              <w:t>ных служб пр</w:t>
            </w:r>
            <w:r w:rsidRPr="00495024">
              <w:t>и</w:t>
            </w:r>
            <w:r w:rsidRPr="00495024">
              <w:t>мирения</w:t>
            </w:r>
            <w:r>
              <w:t>, с.Барда</w:t>
            </w:r>
            <w:r w:rsidRPr="00495024">
              <w:t xml:space="preserve"> (ноябрь 2013)</w:t>
            </w:r>
          </w:p>
          <w:p w:rsidR="00BF24AB" w:rsidRDefault="00BF24AB" w:rsidP="002277C7">
            <w:pPr>
              <w:tabs>
                <w:tab w:val="left" w:pos="7380"/>
              </w:tabs>
              <w:rPr>
                <w:szCs w:val="28"/>
              </w:rPr>
            </w:pPr>
            <w:r w:rsidRPr="00495024">
              <w:t xml:space="preserve">6. Профильный </w:t>
            </w:r>
            <w:r>
              <w:t xml:space="preserve">краевой лагерь актива школьных </w:t>
            </w:r>
            <w:r>
              <w:lastRenderedPageBreak/>
              <w:t>служб примир</w:t>
            </w:r>
            <w:r>
              <w:t>е</w:t>
            </w:r>
            <w:r>
              <w:t>ния пермского края «Страна м</w:t>
            </w:r>
            <w:r>
              <w:t>и</w:t>
            </w:r>
            <w:r>
              <w:t>ра - 2014», г.Лысьва, лагерь «Сокол»(август 2014)</w:t>
            </w:r>
            <w:r>
              <w:rPr>
                <w:szCs w:val="28"/>
              </w:rPr>
              <w:t xml:space="preserve"> </w:t>
            </w:r>
          </w:p>
          <w:p w:rsidR="00BF24AB" w:rsidRPr="00924CA0" w:rsidRDefault="00BF24AB" w:rsidP="002277C7">
            <w:pPr>
              <w:tabs>
                <w:tab w:val="left" w:pos="7380"/>
              </w:tabs>
            </w:pPr>
          </w:p>
        </w:tc>
      </w:tr>
      <w:tr w:rsidR="00BF24AB" w:rsidTr="007A63CD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E15444" w:rsidP="002277C7">
            <w:pPr>
              <w:tabs>
                <w:tab w:val="left" w:pos="7380"/>
              </w:tabs>
              <w:jc w:val="both"/>
            </w:pPr>
            <w:r>
              <w:lastRenderedPageBreak/>
              <w:t>10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Pr="00E2293A" w:rsidRDefault="00BF24AB" w:rsidP="002277C7">
            <w:pPr>
              <w:contextualSpacing/>
            </w:pPr>
            <w:r>
              <w:t>МБОУ «Елпачихинская средняя общеобразов</w:t>
            </w:r>
            <w:r>
              <w:t>а</w:t>
            </w:r>
            <w:r>
              <w:t xml:space="preserve">тельная школа», село Елпачиха, улица Мусы Джалиля-10, раб.тел.:8(34292) 41284, </w:t>
            </w:r>
            <w:hyperlink r:id="rId27" w:history="1">
              <w:r w:rsidRPr="00FC152F">
                <w:rPr>
                  <w:rStyle w:val="af0"/>
                  <w:lang w:val="en-US"/>
                </w:rPr>
                <w:t>elap</w:t>
              </w:r>
              <w:r w:rsidRPr="00E2293A">
                <w:rPr>
                  <w:rStyle w:val="af0"/>
                </w:rPr>
                <w:t>-</w:t>
              </w:r>
              <w:r w:rsidRPr="00FC152F">
                <w:rPr>
                  <w:rStyle w:val="af0"/>
                  <w:lang w:val="en-US"/>
                </w:rPr>
                <w:t>bard</w:t>
              </w:r>
              <w:r w:rsidRPr="00E2293A">
                <w:rPr>
                  <w:rStyle w:val="af0"/>
                </w:rPr>
                <w:t>@</w:t>
              </w:r>
              <w:r w:rsidRPr="00FC152F">
                <w:rPr>
                  <w:rStyle w:val="af0"/>
                  <w:lang w:val="en-US"/>
                </w:rPr>
                <w:t>rambler</w:t>
              </w:r>
              <w:r w:rsidRPr="00E2293A">
                <w:rPr>
                  <w:rStyle w:val="af0"/>
                </w:rPr>
                <w:t>.</w:t>
              </w:r>
              <w:r w:rsidRPr="00FC152F">
                <w:rPr>
                  <w:rStyle w:val="af0"/>
                  <w:lang w:val="en-US"/>
                </w:rPr>
                <w:t>ru</w:t>
              </w:r>
            </w:hyperlink>
          </w:p>
          <w:p w:rsidR="00BF24AB" w:rsidRPr="00E2293A" w:rsidRDefault="00BF24AB" w:rsidP="002277C7">
            <w:pPr>
              <w:contextualSpacing/>
            </w:pPr>
            <w:r>
              <w:t>Директор школы: Са</w:t>
            </w:r>
            <w:r>
              <w:t>и</w:t>
            </w:r>
            <w:r>
              <w:t>това Ленара Галимз</w:t>
            </w:r>
            <w:r>
              <w:t>я</w:t>
            </w:r>
            <w:r>
              <w:t>новна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r>
              <w:t>1.Приказ №2 от 16.01.2012 об о</w:t>
            </w:r>
            <w:r>
              <w:t>р</w:t>
            </w:r>
            <w:r>
              <w:t xml:space="preserve">ганизации работы школьной службы примирения. </w:t>
            </w:r>
          </w:p>
          <w:p w:rsidR="00BF24AB" w:rsidRDefault="00BF24AB" w:rsidP="002277C7">
            <w:r>
              <w:t xml:space="preserve">2.Приказ № 247/1 от 11.11.2013 </w:t>
            </w:r>
          </w:p>
          <w:p w:rsidR="00BF24AB" w:rsidRPr="00FA7284" w:rsidRDefault="00BF24AB" w:rsidP="002277C7">
            <w:r>
              <w:t>«</w:t>
            </w:r>
            <w:r w:rsidRPr="00FA7284">
              <w:t>О внесении и</w:t>
            </w:r>
            <w:r w:rsidRPr="00FA7284">
              <w:t>з</w:t>
            </w:r>
            <w:r w:rsidRPr="00FA7284">
              <w:t xml:space="preserve">менений </w:t>
            </w:r>
          </w:p>
          <w:p w:rsidR="00BF24AB" w:rsidRPr="00FA7284" w:rsidRDefault="00BF24AB" w:rsidP="002277C7">
            <w:r w:rsidRPr="00FA7284">
              <w:t>в приказ № 2 от 16.02.2012 г.</w:t>
            </w:r>
            <w:r>
              <w:t xml:space="preserve">» </w:t>
            </w:r>
          </w:p>
          <w:p w:rsidR="00BF24AB" w:rsidRDefault="00BF24AB" w:rsidP="002277C7">
            <w:pPr>
              <w:contextualSpacing/>
            </w:pPr>
            <w:r>
              <w:t>3.Положение о службе примир</w:t>
            </w:r>
            <w:r>
              <w:t>е</w:t>
            </w:r>
            <w:r>
              <w:t>ния утвержде</w:t>
            </w:r>
            <w:r>
              <w:t>н</w:t>
            </w:r>
            <w:r>
              <w:t xml:space="preserve">ный директором школы 2009г. </w:t>
            </w:r>
          </w:p>
          <w:p w:rsidR="00BF24AB" w:rsidRDefault="00BF24AB" w:rsidP="002277C7">
            <w:pPr>
              <w:contextualSpacing/>
            </w:pPr>
            <w:r>
              <w:t>4.Функциональные обязанности р</w:t>
            </w:r>
            <w:r>
              <w:t>у</w:t>
            </w:r>
            <w:r>
              <w:t>ководителя ШСП МБОУ «ЕСОШ».</w:t>
            </w:r>
          </w:p>
          <w:p w:rsidR="00BF24AB" w:rsidRDefault="00BF24AB" w:rsidP="002277C7">
            <w:pPr>
              <w:contextualSpacing/>
            </w:pPr>
            <w:r>
              <w:t>5.Функциональны</w:t>
            </w:r>
            <w:r>
              <w:lastRenderedPageBreak/>
              <w:t>е обязанности в</w:t>
            </w:r>
            <w:r>
              <w:t>е</w:t>
            </w:r>
            <w:r>
              <w:t>дущего процед</w:t>
            </w:r>
            <w:r>
              <w:t>у</w:t>
            </w:r>
            <w:r>
              <w:t>ры (ВП) ШСП МБОУ «ЕСОШ».</w:t>
            </w:r>
          </w:p>
          <w:p w:rsidR="00BF24AB" w:rsidRDefault="00BF24AB" w:rsidP="002277C7">
            <w:pPr>
              <w:contextualSpacing/>
              <w:jc w:val="center"/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contextualSpacing/>
              <w:jc w:val="center"/>
            </w:pPr>
            <w:r>
              <w:lastRenderedPageBreak/>
              <w:t>Садретдинова Фердауся Мусавировна, замест</w:t>
            </w:r>
            <w:r>
              <w:t>и</w:t>
            </w:r>
            <w:r>
              <w:t>тель директора по ВР, 8504430909</w:t>
            </w:r>
          </w:p>
          <w:p w:rsidR="00BF24AB" w:rsidRPr="00E2293A" w:rsidRDefault="0047495B" w:rsidP="002277C7">
            <w:pPr>
              <w:contextualSpacing/>
              <w:jc w:val="center"/>
            </w:pPr>
            <w:hyperlink r:id="rId28" w:history="1">
              <w:r w:rsidR="00BF24AB" w:rsidRPr="00FC152F">
                <w:rPr>
                  <w:rStyle w:val="af0"/>
                  <w:lang w:val="en-US"/>
                </w:rPr>
                <w:t>elap</w:t>
              </w:r>
              <w:r w:rsidR="00BF24AB" w:rsidRPr="00E2293A">
                <w:rPr>
                  <w:rStyle w:val="af0"/>
                </w:rPr>
                <w:t>-</w:t>
              </w:r>
              <w:r w:rsidR="00BF24AB" w:rsidRPr="00FC152F">
                <w:rPr>
                  <w:rStyle w:val="af0"/>
                  <w:lang w:val="en-US"/>
                </w:rPr>
                <w:t>bard</w:t>
              </w:r>
              <w:r w:rsidR="00BF24AB" w:rsidRPr="00E2293A">
                <w:rPr>
                  <w:rStyle w:val="af0"/>
                </w:rPr>
                <w:t>@</w:t>
              </w:r>
              <w:r w:rsidR="00BF24AB" w:rsidRPr="00FC152F">
                <w:rPr>
                  <w:rStyle w:val="af0"/>
                  <w:lang w:val="en-US"/>
                </w:rPr>
                <w:t>rambler</w:t>
              </w:r>
              <w:r w:rsidR="00BF24AB" w:rsidRPr="00E2293A">
                <w:rPr>
                  <w:rStyle w:val="af0"/>
                </w:rPr>
                <w:t>.</w:t>
              </w:r>
              <w:r w:rsidR="00BF24AB" w:rsidRPr="00FC152F">
                <w:rPr>
                  <w:rStyle w:val="af0"/>
                  <w:lang w:val="en-US"/>
                </w:rPr>
                <w:t>ru</w:t>
              </w:r>
            </w:hyperlink>
          </w:p>
          <w:p w:rsidR="00BF24AB" w:rsidRDefault="00BF24AB" w:rsidP="002277C7">
            <w:pPr>
              <w:contextualSpacing/>
              <w:jc w:val="center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Pr="00C81915" w:rsidRDefault="00BF24AB" w:rsidP="002277C7">
            <w:pPr>
              <w:jc w:val="both"/>
            </w:pPr>
            <w:r w:rsidRPr="00C81915">
              <w:t>АбдаловДанильТагир</w:t>
            </w:r>
            <w:r w:rsidRPr="00C81915">
              <w:t>о</w:t>
            </w:r>
            <w:r w:rsidRPr="00C81915">
              <w:t>вич,</w:t>
            </w:r>
            <w:r>
              <w:t xml:space="preserve"> 11 класс,</w:t>
            </w:r>
            <w:r w:rsidRPr="00C81915">
              <w:t>8-952-33-70-777</w:t>
            </w:r>
            <w:r>
              <w:t>;</w:t>
            </w:r>
          </w:p>
          <w:p w:rsidR="00BF24AB" w:rsidRDefault="00BF24AB" w:rsidP="002277C7">
            <w:pPr>
              <w:pStyle w:val="a9"/>
              <w:ind w:left="33"/>
              <w:jc w:val="both"/>
              <w:rPr>
                <w:szCs w:val="20"/>
              </w:rPr>
            </w:pPr>
            <w:r w:rsidRPr="00C81915">
              <w:rPr>
                <w:szCs w:val="20"/>
              </w:rPr>
              <w:t>Ибрагимова АйгульРамилевна,</w:t>
            </w:r>
            <w:r>
              <w:rPr>
                <w:szCs w:val="20"/>
              </w:rPr>
              <w:t>11 класс,</w:t>
            </w:r>
            <w:r w:rsidRPr="00C81915">
              <w:rPr>
                <w:szCs w:val="20"/>
              </w:rPr>
              <w:t>8-950-44-22-985</w:t>
            </w:r>
            <w:r>
              <w:rPr>
                <w:szCs w:val="20"/>
              </w:rPr>
              <w:t>;</w:t>
            </w:r>
          </w:p>
          <w:p w:rsidR="00BF24AB" w:rsidRDefault="00BF24AB" w:rsidP="002277C7">
            <w:pPr>
              <w:pStyle w:val="a9"/>
              <w:ind w:left="33"/>
              <w:jc w:val="both"/>
              <w:rPr>
                <w:szCs w:val="20"/>
              </w:rPr>
            </w:pPr>
            <w:r>
              <w:rPr>
                <w:szCs w:val="20"/>
              </w:rPr>
              <w:t>Иртуганов   ДамирРобертович, 11 класс,8-902-79-50-777;</w:t>
            </w:r>
          </w:p>
          <w:p w:rsidR="00BF24AB" w:rsidRPr="00C81915" w:rsidRDefault="00BF24AB" w:rsidP="002277C7">
            <w:pPr>
              <w:pStyle w:val="a9"/>
              <w:ind w:left="33"/>
              <w:jc w:val="both"/>
              <w:rPr>
                <w:szCs w:val="20"/>
              </w:rPr>
            </w:pPr>
            <w:r>
              <w:rPr>
                <w:szCs w:val="20"/>
              </w:rPr>
              <w:t>Тюлькина АльфинурРаухатовна, 9 класс, 8-902-80-09-011</w:t>
            </w:r>
          </w:p>
          <w:p w:rsidR="00BF24AB" w:rsidRDefault="00BF24AB" w:rsidP="002277C7">
            <w:pPr>
              <w:contextualSpacing/>
              <w:jc w:val="center"/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contextualSpacing/>
              <w:jc w:val="both"/>
            </w:pPr>
            <w:r>
              <w:t>1.Участие на школьном ко</w:t>
            </w:r>
            <w:r>
              <w:t>н</w:t>
            </w:r>
            <w:r>
              <w:t>курсе социальных проектов, проект «ШСП» (уч</w:t>
            </w:r>
            <w:r>
              <w:t>а</w:t>
            </w:r>
            <w:r>
              <w:t>стие).</w:t>
            </w:r>
          </w:p>
          <w:p w:rsidR="00BF24AB" w:rsidRDefault="00BF24AB" w:rsidP="002277C7">
            <w:pPr>
              <w:contextualSpacing/>
              <w:jc w:val="both"/>
            </w:pPr>
            <w:r>
              <w:t>2.Участие на ра</w:t>
            </w:r>
            <w:r>
              <w:t>й</w:t>
            </w:r>
            <w:r>
              <w:t>онном конкурсе проектов ШСП «ШСП: Начинаем действовать» (грант-3 тыс. руб.)</w:t>
            </w:r>
          </w:p>
          <w:p w:rsidR="00BF24AB" w:rsidRDefault="00BF24AB" w:rsidP="002277C7">
            <w:pPr>
              <w:contextualSpacing/>
              <w:jc w:val="both"/>
            </w:pPr>
          </w:p>
        </w:tc>
      </w:tr>
      <w:tr w:rsidR="00BF24AB" w:rsidTr="007A63CD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E15444" w:rsidP="002277C7">
            <w:pPr>
              <w:tabs>
                <w:tab w:val="left" w:pos="7380"/>
              </w:tabs>
              <w:jc w:val="both"/>
            </w:pPr>
            <w:r>
              <w:lastRenderedPageBreak/>
              <w:t>11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spacing w:line="276" w:lineRule="auto"/>
              <w:jc w:val="both"/>
            </w:pPr>
            <w:r>
              <w:t>МБОУ «Уймужевская основная общеобраз</w:t>
            </w:r>
            <w:r>
              <w:t>о</w:t>
            </w:r>
            <w:r>
              <w:t xml:space="preserve">вательная школа», с.Федорки, ул.Ленина-41, 8 (34292) 53-1-94, </w:t>
            </w:r>
            <w:hyperlink r:id="rId29" w:history="1">
              <w:r>
                <w:rPr>
                  <w:rStyle w:val="af0"/>
                </w:rPr>
                <w:t>uimug@yandex.ru</w:t>
              </w:r>
            </w:hyperlink>
            <w:r>
              <w:t xml:space="preserve">, </w:t>
            </w:r>
          </w:p>
          <w:p w:rsidR="00BF24AB" w:rsidRDefault="00BF24AB" w:rsidP="002277C7">
            <w:pPr>
              <w:tabs>
                <w:tab w:val="left" w:pos="7380"/>
              </w:tabs>
              <w:spacing w:line="276" w:lineRule="auto"/>
              <w:jc w:val="both"/>
            </w:pPr>
            <w:r>
              <w:t>Директор школы: Га</w:t>
            </w:r>
            <w:r>
              <w:t>й</w:t>
            </w:r>
            <w:r>
              <w:t>сина Голнара Кадиро</w:t>
            </w:r>
            <w:r>
              <w:t>в</w:t>
            </w:r>
            <w:r>
              <w:t>на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spacing w:line="276" w:lineRule="auto"/>
              <w:jc w:val="both"/>
            </w:pPr>
            <w:r>
              <w:t>Приказ о созд</w:t>
            </w:r>
            <w:r>
              <w:t>а</w:t>
            </w:r>
            <w:r>
              <w:t>нии ШСП от 02.09.2014 г.  № 85, положение о ШСП имеется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spacing w:line="276" w:lineRule="auto"/>
              <w:jc w:val="both"/>
            </w:pPr>
            <w:r>
              <w:t>Аптракова Айгуль На</w:t>
            </w:r>
            <w:r>
              <w:t>и</w:t>
            </w:r>
            <w:r>
              <w:t xml:space="preserve">левна, соц.педагог, 8 (34292) 53-1-94, </w:t>
            </w:r>
          </w:p>
          <w:p w:rsidR="00BF24AB" w:rsidRDefault="0047495B" w:rsidP="002277C7">
            <w:pPr>
              <w:tabs>
                <w:tab w:val="left" w:pos="7380"/>
              </w:tabs>
              <w:spacing w:line="276" w:lineRule="auto"/>
              <w:jc w:val="both"/>
            </w:pPr>
            <w:hyperlink r:id="rId30" w:history="1">
              <w:r w:rsidR="00BF24AB">
                <w:rPr>
                  <w:rStyle w:val="af0"/>
                </w:rPr>
                <w:t>uimug@yandex.ru</w:t>
              </w:r>
            </w:hyperlink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spacing w:line="276" w:lineRule="auto"/>
              <w:jc w:val="both"/>
            </w:pPr>
            <w:r>
              <w:t>Имайкин Илсаф, 8 класс</w:t>
            </w:r>
          </w:p>
          <w:p w:rsidR="00BF24AB" w:rsidRDefault="00BF24AB" w:rsidP="002277C7">
            <w:pPr>
              <w:tabs>
                <w:tab w:val="left" w:pos="7380"/>
              </w:tabs>
              <w:spacing w:line="276" w:lineRule="auto"/>
              <w:jc w:val="both"/>
            </w:pPr>
            <w:r>
              <w:t>Гайсин Денис, 6 класс</w:t>
            </w:r>
          </w:p>
          <w:p w:rsidR="00BF24AB" w:rsidRDefault="00BF24AB" w:rsidP="002277C7">
            <w:pPr>
              <w:tabs>
                <w:tab w:val="left" w:pos="7380"/>
              </w:tabs>
              <w:spacing w:line="276" w:lineRule="auto"/>
              <w:jc w:val="both"/>
            </w:pPr>
            <w:r>
              <w:t xml:space="preserve">Забялова Руфина, 6 класс8 (34292) 53-1-94, </w:t>
            </w:r>
          </w:p>
          <w:p w:rsidR="00BF24AB" w:rsidRDefault="0047495B" w:rsidP="002277C7">
            <w:pPr>
              <w:tabs>
                <w:tab w:val="left" w:pos="7380"/>
              </w:tabs>
              <w:spacing w:line="276" w:lineRule="auto"/>
              <w:jc w:val="both"/>
            </w:pPr>
            <w:hyperlink r:id="rId31" w:history="1">
              <w:r w:rsidR="00BF24AB">
                <w:rPr>
                  <w:rStyle w:val="af0"/>
                </w:rPr>
                <w:t>uimug@yandex.ru</w:t>
              </w:r>
            </w:hyperlink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spacing w:line="276" w:lineRule="auto"/>
              <w:jc w:val="both"/>
            </w:pPr>
            <w:r>
              <w:t>В 2013-2014 учебном году принимали уч</w:t>
            </w:r>
            <w:r>
              <w:t>а</w:t>
            </w:r>
            <w:r>
              <w:t>стие в коммуна</w:t>
            </w:r>
            <w:r>
              <w:t>р</w:t>
            </w:r>
            <w:r>
              <w:t>ских сборах по ШСП</w:t>
            </w:r>
          </w:p>
        </w:tc>
      </w:tr>
      <w:tr w:rsidR="00BF24AB" w:rsidTr="007A63CD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E15444" w:rsidP="002277C7">
            <w:pPr>
              <w:tabs>
                <w:tab w:val="left" w:pos="7380"/>
              </w:tabs>
              <w:jc w:val="both"/>
            </w:pPr>
            <w:r>
              <w:t>12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 </w:t>
            </w:r>
            <w:r>
              <w:t>МБОУ "Константино</w:t>
            </w:r>
            <w:r>
              <w:t>в</w:t>
            </w:r>
            <w:r>
              <w:t>ская основная общео</w:t>
            </w:r>
            <w:r>
              <w:t>б</w:t>
            </w:r>
            <w:r>
              <w:t xml:space="preserve">разовательная школа имени земляка-писателя Ягафарова Р.Ф." с.Константиновка, ул.Ленина,6 </w:t>
            </w:r>
            <w:hyperlink r:id="rId32" w:history="1">
              <w:r>
                <w:rPr>
                  <w:rStyle w:val="af0"/>
                  <w:rFonts w:ascii="Arial" w:hAnsi="Arial" w:cs="Arial"/>
                  <w:color w:val="0000F1"/>
                  <w:sz w:val="20"/>
                  <w:shd w:val="clear" w:color="auto" w:fill="FFFFFF"/>
                </w:rPr>
                <w:t>Konst-shkola@yandex.ru</w:t>
              </w:r>
            </w:hyperlink>
            <w:r>
              <w:t xml:space="preserve">       и.о.директора Хасанова Ильза Асхатовна, т.8 34292-49481    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Приказ №103. от 1.09.2014. имее</w:t>
            </w:r>
            <w:r>
              <w:t>т</w:t>
            </w:r>
            <w:r>
              <w:t>ся Положение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Хасанова Ильза Асхато</w:t>
            </w:r>
            <w:r>
              <w:t>в</w:t>
            </w:r>
            <w:r>
              <w:t>на - психолог, и.о. дире</w:t>
            </w:r>
            <w:r>
              <w:t>к</w:t>
            </w:r>
            <w:r>
              <w:t xml:space="preserve">тора т.8 34292-49481    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 xml:space="preserve"> </w:t>
            </w:r>
            <w:hyperlink r:id="rId33" w:history="1">
              <w:r>
                <w:rPr>
                  <w:rStyle w:val="af0"/>
                  <w:rFonts w:ascii="Arial" w:hAnsi="Arial" w:cs="Arial"/>
                  <w:color w:val="0000F1"/>
                  <w:sz w:val="20"/>
                  <w:shd w:val="clear" w:color="auto" w:fill="FFFFFF"/>
                </w:rPr>
                <w:t>Konst-shkola@yandex.ru</w:t>
              </w:r>
            </w:hyperlink>
            <w:r>
              <w:t xml:space="preserve">       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Абляева Энже Рамз</w:t>
            </w:r>
            <w:r>
              <w:t>и</w:t>
            </w:r>
            <w:r>
              <w:t xml:space="preserve">товна-8 класс, Сафарова Диана Маратовна, 7 кл 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spacing w:line="276" w:lineRule="auto"/>
              <w:jc w:val="both"/>
            </w:pPr>
          </w:p>
        </w:tc>
      </w:tr>
      <w:tr w:rsidR="00BF24AB" w:rsidTr="007A63CD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E15444" w:rsidP="002277C7">
            <w:pPr>
              <w:tabs>
                <w:tab w:val="left" w:pos="7380"/>
              </w:tabs>
              <w:jc w:val="both"/>
            </w:pPr>
            <w:r>
              <w:t>13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Pr="003D7CFA" w:rsidRDefault="00BF24AB" w:rsidP="002277C7">
            <w:pPr>
              <w:tabs>
                <w:tab w:val="left" w:pos="7380"/>
              </w:tabs>
              <w:jc w:val="both"/>
            </w:pPr>
            <w:r w:rsidRPr="003D7CFA">
              <w:t xml:space="preserve">МБОУ «Брюзлинская ООШ», с.Брюзли, </w:t>
            </w:r>
            <w:r w:rsidRPr="003D7CFA">
              <w:lastRenderedPageBreak/>
              <w:t xml:space="preserve">ул.Молодежная,11, </w:t>
            </w:r>
            <w:r>
              <w:t xml:space="preserve">8 (34292) </w:t>
            </w:r>
            <w:r w:rsidRPr="003D7CFA">
              <w:t xml:space="preserve">45-1-75, </w:t>
            </w:r>
            <w:hyperlink r:id="rId34" w:history="1">
              <w:r w:rsidRPr="003D7CFA">
                <w:rPr>
                  <w:rStyle w:val="af0"/>
                  <w:lang w:val="en-US"/>
                </w:rPr>
                <w:t>bruzli</w:t>
              </w:r>
              <w:r w:rsidRPr="003D7CFA">
                <w:rPr>
                  <w:rStyle w:val="af0"/>
                </w:rPr>
                <w:t>@</w:t>
              </w:r>
              <w:r w:rsidRPr="003D7CFA">
                <w:rPr>
                  <w:rStyle w:val="af0"/>
                  <w:lang w:val="en-US"/>
                </w:rPr>
                <w:t>mail</w:t>
              </w:r>
              <w:r w:rsidRPr="003D7CFA">
                <w:rPr>
                  <w:rStyle w:val="af0"/>
                </w:rPr>
                <w:t>.</w:t>
              </w:r>
              <w:r w:rsidRPr="003D7CFA">
                <w:rPr>
                  <w:rStyle w:val="af0"/>
                  <w:lang w:val="en-US"/>
                </w:rPr>
                <w:t>ru</w:t>
              </w:r>
            </w:hyperlink>
            <w:r w:rsidRPr="003D7CFA">
              <w:t>, Уртаб</w:t>
            </w:r>
            <w:r w:rsidRPr="003D7CFA">
              <w:t>а</w:t>
            </w:r>
            <w:r w:rsidRPr="003D7CFA">
              <w:t xml:space="preserve">ева Рахина Кашифовна 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lastRenderedPageBreak/>
              <w:t>От 01.09.2014 г. № 187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lastRenderedPageBreak/>
              <w:t>Положение им</w:t>
            </w:r>
            <w:r>
              <w:t>е</w:t>
            </w:r>
            <w:r>
              <w:t>ется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lastRenderedPageBreak/>
              <w:t xml:space="preserve">Зам.директора по УВР, соц.педагог Мавлютова </w:t>
            </w:r>
            <w:r>
              <w:lastRenderedPageBreak/>
              <w:t>Дамира Ахматзафовна,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8 (34292) 45-1-75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Сот.89222448195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lastRenderedPageBreak/>
              <w:t>Балтыкова Энже Га</w:t>
            </w:r>
            <w:r>
              <w:t>б</w:t>
            </w:r>
            <w:r>
              <w:t xml:space="preserve">драхимовна, учащаяся 9 </w:t>
            </w:r>
            <w:r>
              <w:lastRenderedPageBreak/>
              <w:t>кл., 89223261632.</w:t>
            </w:r>
          </w:p>
          <w:p w:rsidR="00BF24AB" w:rsidRDefault="00BF24AB" w:rsidP="002277C7">
            <w:pPr>
              <w:tabs>
                <w:tab w:val="left" w:pos="7380"/>
              </w:tabs>
              <w:jc w:val="both"/>
            </w:pPr>
            <w:r>
              <w:t>Аптукова Регина Ильн</w:t>
            </w:r>
            <w:r>
              <w:t>у</w:t>
            </w:r>
            <w:r>
              <w:t>ровна – 8 класс, Уразов Риназ Ранисович – 7 класс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pPr>
              <w:tabs>
                <w:tab w:val="left" w:pos="7380"/>
              </w:tabs>
              <w:spacing w:line="276" w:lineRule="auto"/>
              <w:jc w:val="both"/>
            </w:pPr>
          </w:p>
        </w:tc>
      </w:tr>
      <w:tr w:rsidR="00BF24AB" w:rsidTr="007A63CD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E15444" w:rsidP="002277C7">
            <w:pPr>
              <w:tabs>
                <w:tab w:val="left" w:pos="7380"/>
              </w:tabs>
              <w:jc w:val="both"/>
            </w:pPr>
            <w:r>
              <w:lastRenderedPageBreak/>
              <w:t>14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r>
              <w:t>МБОУ «Тюндюковская СОШ»</w:t>
            </w:r>
          </w:p>
          <w:p w:rsidR="00BF24AB" w:rsidRDefault="00BF24AB" w:rsidP="002277C7">
            <w:r>
              <w:t>с.Тюндюк ул.Ленина 29,</w:t>
            </w:r>
          </w:p>
          <w:p w:rsidR="007A63CD" w:rsidRDefault="00BF24AB" w:rsidP="002277C7">
            <w:r>
              <w:t>Кузаев Вилдар Шар</w:t>
            </w:r>
            <w:r>
              <w:t>и</w:t>
            </w:r>
            <w:r>
              <w:t xml:space="preserve">фуллович, </w:t>
            </w:r>
          </w:p>
          <w:p w:rsidR="00BF24AB" w:rsidRDefault="007A63CD" w:rsidP="002277C7">
            <w:r>
              <w:t xml:space="preserve">8 (34292) </w:t>
            </w:r>
            <w:r w:rsidR="00BF24AB">
              <w:t>48-138.</w:t>
            </w:r>
          </w:p>
          <w:p w:rsidR="00BF24AB" w:rsidRPr="00A20340" w:rsidRDefault="00BF24AB" w:rsidP="002277C7">
            <w:r>
              <w:rPr>
                <w:lang w:val="en-US"/>
              </w:rPr>
              <w:t>tundukscool</w:t>
            </w:r>
            <w:r w:rsidRPr="00A20340">
              <w:t>@</w:t>
            </w:r>
            <w:r>
              <w:rPr>
                <w:lang w:val="en-US"/>
              </w:rPr>
              <w:t>mail</w:t>
            </w:r>
            <w:r>
              <w:rPr>
                <w:lang w:val="tt-RU"/>
              </w:rPr>
              <w:t>.</w:t>
            </w:r>
            <w:r>
              <w:rPr>
                <w:lang w:val="en-US"/>
              </w:rPr>
              <w:t>ru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r>
              <w:t>Положение пр</w:t>
            </w:r>
            <w:r>
              <w:t>и</w:t>
            </w:r>
            <w:r>
              <w:t>нято на педагог</w:t>
            </w:r>
            <w:r>
              <w:t>и</w:t>
            </w:r>
            <w:r>
              <w:t>ческом совете от 18.12.2008;</w:t>
            </w:r>
          </w:p>
          <w:p w:rsidR="00BF24AB" w:rsidRDefault="00BF24AB" w:rsidP="002277C7">
            <w:r>
              <w:t>Приказ от 01.09.2008г – о создании школ</w:t>
            </w:r>
            <w:r>
              <w:t>ь</w:t>
            </w:r>
            <w:r>
              <w:t>ной службы пр</w:t>
            </w:r>
            <w:r>
              <w:t>и</w:t>
            </w:r>
            <w:r>
              <w:t>мерения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r>
              <w:t>Кучукбаева Алсу Таг</w:t>
            </w:r>
            <w:r>
              <w:t>и</w:t>
            </w:r>
            <w:r>
              <w:t xml:space="preserve">ровна, психолог, </w:t>
            </w:r>
          </w:p>
          <w:p w:rsidR="00BF24AB" w:rsidRPr="00A20340" w:rsidRDefault="00BF24AB" w:rsidP="002277C7">
            <w:r>
              <w:t xml:space="preserve">тел: </w:t>
            </w:r>
            <w:r w:rsidR="009B1D7F">
              <w:t xml:space="preserve">8 (34292) </w:t>
            </w:r>
            <w:r>
              <w:t>2-03-88</w:t>
            </w:r>
          </w:p>
          <w:p w:rsidR="00BF24AB" w:rsidRPr="00780A4E" w:rsidRDefault="00BF24AB" w:rsidP="002277C7">
            <w:pPr>
              <w:rPr>
                <w:lang w:val="tt-RU"/>
              </w:rPr>
            </w:pPr>
            <w:r>
              <w:rPr>
                <w:lang w:val="en-US"/>
              </w:rPr>
              <w:t>kuchukbaewa</w:t>
            </w:r>
            <w:r>
              <w:rPr>
                <w:lang w:val="tt-RU"/>
              </w:rPr>
              <w:t>.</w:t>
            </w:r>
            <w:r>
              <w:rPr>
                <w:lang w:val="en-US"/>
              </w:rPr>
              <w:t>aisu@yandex</w:t>
            </w:r>
            <w:r>
              <w:rPr>
                <w:lang w:val="tt-RU"/>
              </w:rPr>
              <w:t>.</w:t>
            </w:r>
            <w:r>
              <w:rPr>
                <w:lang w:val="en-US"/>
              </w:rPr>
              <w:t>ru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r>
              <w:t>Максиева Ляйсан Ман</w:t>
            </w:r>
            <w:r>
              <w:t>с</w:t>
            </w:r>
            <w:r>
              <w:t>уровна -10 кл</w:t>
            </w:r>
          </w:p>
          <w:p w:rsidR="00BF24AB" w:rsidRDefault="00BF24AB" w:rsidP="002277C7">
            <w:r>
              <w:t>Акбашева Эльнара Ил</w:t>
            </w:r>
            <w:r>
              <w:t>ь</w:t>
            </w:r>
            <w:r>
              <w:t>ясовна -10 кл</w:t>
            </w:r>
          </w:p>
          <w:p w:rsidR="00BF24AB" w:rsidRDefault="00BF24AB" w:rsidP="002277C7">
            <w:r>
              <w:t>Кариев Ильназ Алмаз</w:t>
            </w:r>
            <w:r>
              <w:t>о</w:t>
            </w:r>
            <w:r>
              <w:t>вич -9 кл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AB" w:rsidRDefault="00BF24AB" w:rsidP="002277C7">
            <w:r>
              <w:t>Грамота – мун</w:t>
            </w:r>
            <w:r>
              <w:t>и</w:t>
            </w:r>
            <w:r>
              <w:t>ципального ко</w:t>
            </w:r>
            <w:r>
              <w:t>н</w:t>
            </w:r>
            <w:r>
              <w:t>курса проектов школьных служб примирения «Я –медиатор» -3 м</w:t>
            </w:r>
            <w:r>
              <w:t>е</w:t>
            </w:r>
            <w:r>
              <w:t>сто</w:t>
            </w:r>
          </w:p>
        </w:tc>
      </w:tr>
      <w:tr w:rsidR="007A63CD" w:rsidTr="007A63CD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CD" w:rsidRDefault="007A63CD" w:rsidP="002277C7">
            <w:pPr>
              <w:tabs>
                <w:tab w:val="left" w:pos="7380"/>
              </w:tabs>
              <w:jc w:val="both"/>
            </w:pPr>
            <w:r>
              <w:t>15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CD" w:rsidRDefault="007A63CD" w:rsidP="00C23AB1">
            <w:pPr>
              <w:tabs>
                <w:tab w:val="left" w:pos="7380"/>
              </w:tabs>
              <w:jc w:val="both"/>
            </w:pPr>
            <w:r>
              <w:t>МБОУ  «Печменская средняя общеобразов</w:t>
            </w:r>
            <w:r>
              <w:t>а</w:t>
            </w:r>
            <w:r>
              <w:t>тельная школа», с. Печмень, ул. Зеленая, 1</w:t>
            </w:r>
          </w:p>
          <w:p w:rsidR="007A63CD" w:rsidRDefault="007A63CD" w:rsidP="00C23AB1">
            <w:pPr>
              <w:tabs>
                <w:tab w:val="left" w:pos="7380"/>
              </w:tabs>
              <w:jc w:val="both"/>
            </w:pPr>
            <w:r>
              <w:t>Тел: 8 (34292) 46-7-99</w:t>
            </w:r>
          </w:p>
          <w:p w:rsidR="00674FBF" w:rsidRPr="00D31E12" w:rsidRDefault="00674FBF" w:rsidP="00C23AB1">
            <w:pPr>
              <w:tabs>
                <w:tab w:val="left" w:pos="7380"/>
              </w:tabs>
              <w:jc w:val="both"/>
            </w:pPr>
            <w:r>
              <w:rPr>
                <w:lang w:val="en-US"/>
              </w:rPr>
              <w:t>pec</w:t>
            </w:r>
            <w:r>
              <w:rPr>
                <w:lang w:val="en-US"/>
              </w:rPr>
              <w:t>h</w:t>
            </w:r>
            <w:r>
              <w:rPr>
                <w:lang w:val="en-US"/>
              </w:rPr>
              <w:t>menschool</w:t>
            </w:r>
            <w:r w:rsidRPr="00D31E12">
              <w:t>@</w:t>
            </w:r>
            <w:r>
              <w:rPr>
                <w:lang w:val="en-US"/>
              </w:rPr>
              <w:t>yandez</w:t>
            </w:r>
            <w:r w:rsidRPr="00D31E12">
              <w:t>.</w:t>
            </w:r>
            <w:r>
              <w:rPr>
                <w:lang w:val="en-US"/>
              </w:rPr>
              <w:t>ru</w:t>
            </w:r>
          </w:p>
          <w:p w:rsidR="007A63CD" w:rsidRDefault="007A63CD" w:rsidP="00C23AB1">
            <w:pPr>
              <w:tabs>
                <w:tab w:val="left" w:pos="7380"/>
              </w:tabs>
              <w:jc w:val="both"/>
            </w:pPr>
            <w:r>
              <w:t>Директор школы Вшивкова Раиса Вл</w:t>
            </w:r>
            <w:r>
              <w:t>а</w:t>
            </w:r>
            <w:r>
              <w:t>димировна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CD" w:rsidRDefault="007A63CD" w:rsidP="00C23AB1">
            <w:pPr>
              <w:tabs>
                <w:tab w:val="left" w:pos="7380"/>
              </w:tabs>
              <w:jc w:val="both"/>
            </w:pPr>
            <w:r>
              <w:t>02.09.2013-приказ №137  о создании школьной службы примирения.</w:t>
            </w:r>
          </w:p>
          <w:p w:rsidR="007A63CD" w:rsidRDefault="007A63CD" w:rsidP="00C23AB1">
            <w:pPr>
              <w:tabs>
                <w:tab w:val="left" w:pos="7380"/>
              </w:tabs>
              <w:jc w:val="both"/>
            </w:pPr>
            <w:r>
              <w:t xml:space="preserve">Проект приказа, положение о школьной службе примирения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CD" w:rsidRDefault="007A63CD" w:rsidP="00C23AB1">
            <w:pPr>
              <w:tabs>
                <w:tab w:val="left" w:pos="7380"/>
              </w:tabs>
              <w:jc w:val="both"/>
            </w:pPr>
            <w:r>
              <w:t>Касьянова Мария Витал</w:t>
            </w:r>
            <w:r>
              <w:t>ь</w:t>
            </w:r>
            <w:r>
              <w:t>евна, соц.педагог, №тел. 89504512749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CD" w:rsidRDefault="007A63CD" w:rsidP="00C23AB1">
            <w:pPr>
              <w:tabs>
                <w:tab w:val="left" w:pos="7380"/>
              </w:tabs>
              <w:jc w:val="both"/>
            </w:pPr>
            <w:r>
              <w:t>Лебедев Максим Серг</w:t>
            </w:r>
            <w:r>
              <w:t>е</w:t>
            </w:r>
            <w:r>
              <w:t>евич  - 11кл.</w:t>
            </w:r>
          </w:p>
          <w:p w:rsidR="007A63CD" w:rsidRDefault="007A63CD" w:rsidP="00C23AB1">
            <w:pPr>
              <w:tabs>
                <w:tab w:val="left" w:pos="7380"/>
              </w:tabs>
              <w:jc w:val="both"/>
            </w:pPr>
            <w:r>
              <w:t>Мустаева Алина Дам</w:t>
            </w:r>
            <w:r>
              <w:t>и</w:t>
            </w:r>
            <w:r>
              <w:t>ровна - 11кл.</w:t>
            </w:r>
          </w:p>
          <w:p w:rsidR="007A63CD" w:rsidRDefault="007A63CD" w:rsidP="00C23AB1">
            <w:pPr>
              <w:tabs>
                <w:tab w:val="left" w:pos="7380"/>
              </w:tabs>
              <w:jc w:val="both"/>
            </w:pPr>
            <w:r>
              <w:t>Головков Эдуард Юрь</w:t>
            </w:r>
            <w:r>
              <w:t>е</w:t>
            </w:r>
            <w:r>
              <w:t>вич - 9 кл.</w:t>
            </w:r>
          </w:p>
          <w:p w:rsidR="007A63CD" w:rsidRDefault="007A63CD" w:rsidP="00C23AB1">
            <w:pPr>
              <w:tabs>
                <w:tab w:val="left" w:pos="7380"/>
              </w:tabs>
              <w:jc w:val="both"/>
            </w:pPr>
            <w:r>
              <w:t>Уланова Софья   Ив</w:t>
            </w:r>
            <w:r>
              <w:t>а</w:t>
            </w:r>
            <w:r>
              <w:t>новна-   9кл.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CD" w:rsidRDefault="007A63CD" w:rsidP="00C23AB1">
            <w:pPr>
              <w:tabs>
                <w:tab w:val="left" w:pos="7380"/>
              </w:tabs>
              <w:jc w:val="both"/>
            </w:pPr>
            <w:r>
              <w:t>Районное мер</w:t>
            </w:r>
            <w:r>
              <w:t>о</w:t>
            </w:r>
            <w:r>
              <w:t>приятие   6-7 н</w:t>
            </w:r>
            <w:r>
              <w:t>о</w:t>
            </w:r>
            <w:r>
              <w:t>ября 2013 г. в БСШ №2 комм</w:t>
            </w:r>
            <w:r>
              <w:t>у</w:t>
            </w:r>
            <w:r>
              <w:t>нарские сборы.</w:t>
            </w:r>
          </w:p>
        </w:tc>
      </w:tr>
    </w:tbl>
    <w:p w:rsidR="00BF24AB" w:rsidRDefault="00BF24AB" w:rsidP="00BF24AB">
      <w:pPr>
        <w:tabs>
          <w:tab w:val="left" w:pos="7380"/>
        </w:tabs>
        <w:jc w:val="both"/>
      </w:pPr>
    </w:p>
    <w:p w:rsidR="00BF24AB" w:rsidRDefault="00BF24AB" w:rsidP="00BF24AB">
      <w:pPr>
        <w:pStyle w:val="a9"/>
        <w:ind w:left="1440"/>
      </w:pPr>
    </w:p>
    <w:p w:rsidR="00BF24AB" w:rsidRDefault="00BF24AB" w:rsidP="00BF24AB">
      <w:pPr>
        <w:pStyle w:val="a9"/>
        <w:ind w:left="1440"/>
      </w:pPr>
    </w:p>
    <w:p w:rsidR="00BF24AB" w:rsidRDefault="00BF24AB" w:rsidP="00BF24AB">
      <w:pPr>
        <w:pStyle w:val="a9"/>
        <w:ind w:left="1440"/>
      </w:pPr>
    </w:p>
    <w:p w:rsidR="00BF24AB" w:rsidRDefault="00BF24AB" w:rsidP="00BF24AB">
      <w:pPr>
        <w:pStyle w:val="a9"/>
        <w:ind w:left="1440"/>
      </w:pPr>
    </w:p>
    <w:p w:rsidR="00BF24AB" w:rsidRDefault="00BF24AB" w:rsidP="00BF24AB">
      <w:pPr>
        <w:pStyle w:val="a9"/>
        <w:ind w:left="1440"/>
      </w:pPr>
    </w:p>
    <w:p w:rsidR="00BF24AB" w:rsidRDefault="00BF24AB" w:rsidP="00BF24AB">
      <w:pPr>
        <w:pStyle w:val="a9"/>
        <w:ind w:left="1440"/>
      </w:pPr>
    </w:p>
    <w:p w:rsidR="00BF24AB" w:rsidRPr="00EE6749" w:rsidRDefault="00BF24AB" w:rsidP="00BF24AB">
      <w:pPr>
        <w:pStyle w:val="a9"/>
        <w:ind w:left="144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Default="00BF24AB" w:rsidP="00526B5A">
      <w:pPr>
        <w:pStyle w:val="a6"/>
        <w:ind w:firstLine="0"/>
      </w:pPr>
    </w:p>
    <w:p w:rsidR="00BF24AB" w:rsidRPr="00526B5A" w:rsidRDefault="00BF24AB" w:rsidP="00526B5A">
      <w:pPr>
        <w:pStyle w:val="a6"/>
        <w:ind w:firstLine="0"/>
      </w:pPr>
    </w:p>
    <w:sectPr w:rsidR="00BF24AB" w:rsidRPr="00526B5A" w:rsidSect="00BF24AB">
      <w:headerReference w:type="even" r:id="rId35"/>
      <w:headerReference w:type="default" r:id="rId36"/>
      <w:footerReference w:type="even" r:id="rId37"/>
      <w:footerReference w:type="default" r:id="rId38"/>
      <w:footerReference w:type="first" r:id="rId39"/>
      <w:pgSz w:w="16840" w:h="11907" w:orient="landscape" w:code="9"/>
      <w:pgMar w:top="567" w:right="794" w:bottom="1418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95B" w:rsidRDefault="0047495B">
      <w:r>
        <w:separator/>
      </w:r>
    </w:p>
  </w:endnote>
  <w:endnote w:type="continuationSeparator" w:id="0">
    <w:p w:rsidR="0047495B" w:rsidRDefault="00474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370" w:rsidRDefault="00C557EF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3C5370">
      <w:rPr>
        <w:noProof/>
      </w:rPr>
      <w:t>1</w:t>
    </w:r>
    <w:r>
      <w:rPr>
        <w:noProof/>
      </w:rPr>
      <w:fldChar w:fldCharType="end"/>
    </w:r>
  </w:p>
  <w:p w:rsidR="003C5370" w:rsidRDefault="003C5370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370" w:rsidRDefault="003C5370">
    <w:pP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370" w:rsidRDefault="003C5370">
    <w:pPr>
      <w:pStyle w:val="a8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95B" w:rsidRDefault="0047495B">
      <w:r>
        <w:separator/>
      </w:r>
    </w:p>
  </w:footnote>
  <w:footnote w:type="continuationSeparator" w:id="0">
    <w:p w:rsidR="0047495B" w:rsidRDefault="00474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370" w:rsidRDefault="00224058">
    <w:pPr>
      <w:framePr w:wrap="around" w:vAnchor="text" w:hAnchor="margin" w:xAlign="center" w:y="1"/>
    </w:pPr>
    <w:r>
      <w:fldChar w:fldCharType="begin"/>
    </w:r>
    <w:r w:rsidR="003C5370">
      <w:instrText xml:space="preserve">PAGE  </w:instrText>
    </w:r>
    <w:r>
      <w:fldChar w:fldCharType="end"/>
    </w:r>
  </w:p>
  <w:p w:rsidR="003C5370" w:rsidRDefault="003C537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370" w:rsidRDefault="00C557EF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EA0021">
      <w:rPr>
        <w:noProof/>
      </w:rPr>
      <w:t>13</w:t>
    </w:r>
    <w:r>
      <w:rPr>
        <w:noProof/>
      </w:rPr>
      <w:fldChar w:fldCharType="end"/>
    </w:r>
  </w:p>
  <w:p w:rsidR="003C5370" w:rsidRDefault="003C537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3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7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AAB"/>
    <w:rsid w:val="0006257D"/>
    <w:rsid w:val="000D6EF8"/>
    <w:rsid w:val="000F150A"/>
    <w:rsid w:val="001161FC"/>
    <w:rsid w:val="001256F3"/>
    <w:rsid w:val="00145486"/>
    <w:rsid w:val="00167A44"/>
    <w:rsid w:val="00201140"/>
    <w:rsid w:val="0020504A"/>
    <w:rsid w:val="00224058"/>
    <w:rsid w:val="002A309E"/>
    <w:rsid w:val="002D60E6"/>
    <w:rsid w:val="002E6B9D"/>
    <w:rsid w:val="00381A56"/>
    <w:rsid w:val="003C5370"/>
    <w:rsid w:val="0047495B"/>
    <w:rsid w:val="00491D78"/>
    <w:rsid w:val="00526B5A"/>
    <w:rsid w:val="005A1E68"/>
    <w:rsid w:val="005B3AAB"/>
    <w:rsid w:val="005C447A"/>
    <w:rsid w:val="00674FBF"/>
    <w:rsid w:val="00682965"/>
    <w:rsid w:val="007A63CD"/>
    <w:rsid w:val="008C0C80"/>
    <w:rsid w:val="0090662D"/>
    <w:rsid w:val="00910DBE"/>
    <w:rsid w:val="009259AE"/>
    <w:rsid w:val="009B1D7F"/>
    <w:rsid w:val="009C6CE0"/>
    <w:rsid w:val="009F0683"/>
    <w:rsid w:val="00A075E5"/>
    <w:rsid w:val="00AA7978"/>
    <w:rsid w:val="00B350FB"/>
    <w:rsid w:val="00B6378D"/>
    <w:rsid w:val="00BE216A"/>
    <w:rsid w:val="00BE7F70"/>
    <w:rsid w:val="00BF24AB"/>
    <w:rsid w:val="00C16BD0"/>
    <w:rsid w:val="00C43D7C"/>
    <w:rsid w:val="00C557EF"/>
    <w:rsid w:val="00D31E12"/>
    <w:rsid w:val="00DE6662"/>
    <w:rsid w:val="00E11B4F"/>
    <w:rsid w:val="00E15444"/>
    <w:rsid w:val="00E4313D"/>
    <w:rsid w:val="00E7338C"/>
    <w:rsid w:val="00E825A9"/>
    <w:rsid w:val="00E91BAA"/>
    <w:rsid w:val="00EA0021"/>
    <w:rsid w:val="00F3088B"/>
    <w:rsid w:val="00F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4058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224058"/>
    <w:pPr>
      <w:suppressAutoHyphens/>
      <w:spacing w:line="240" w:lineRule="exact"/>
    </w:pPr>
  </w:style>
  <w:style w:type="paragraph" w:styleId="a4">
    <w:name w:val="header"/>
    <w:basedOn w:val="a"/>
    <w:rsid w:val="00224058"/>
    <w:pPr>
      <w:jc w:val="center"/>
    </w:pPr>
  </w:style>
  <w:style w:type="paragraph" w:customStyle="1" w:styleId="a5">
    <w:name w:val="Заголовок к тексту"/>
    <w:basedOn w:val="a"/>
    <w:next w:val="a6"/>
    <w:rsid w:val="00224058"/>
    <w:pPr>
      <w:suppressAutoHyphens/>
      <w:spacing w:after="480" w:line="240" w:lineRule="exact"/>
    </w:pPr>
    <w:rPr>
      <w:b/>
    </w:rPr>
  </w:style>
  <w:style w:type="paragraph" w:styleId="a6">
    <w:name w:val="Body Text"/>
    <w:basedOn w:val="a"/>
    <w:rsid w:val="00224058"/>
    <w:pPr>
      <w:spacing w:line="360" w:lineRule="exact"/>
      <w:ind w:firstLine="720"/>
      <w:jc w:val="both"/>
    </w:pPr>
  </w:style>
  <w:style w:type="paragraph" w:customStyle="1" w:styleId="a7">
    <w:name w:val="Исполнитель"/>
    <w:basedOn w:val="a6"/>
    <w:rsid w:val="00224058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8">
    <w:name w:val="footer"/>
    <w:basedOn w:val="a"/>
    <w:rsid w:val="00224058"/>
    <w:pPr>
      <w:suppressAutoHyphens/>
    </w:pPr>
    <w:rPr>
      <w:sz w:val="20"/>
    </w:rPr>
  </w:style>
  <w:style w:type="paragraph" w:styleId="a9">
    <w:name w:val="List Paragraph"/>
    <w:basedOn w:val="a"/>
    <w:uiPriority w:val="34"/>
    <w:qFormat/>
    <w:rsid w:val="00BF24AB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aa">
    <w:name w:val="Приложение"/>
    <w:basedOn w:val="a6"/>
    <w:rsid w:val="00224058"/>
    <w:pPr>
      <w:tabs>
        <w:tab w:val="left" w:pos="1673"/>
      </w:tabs>
      <w:spacing w:before="240" w:line="240" w:lineRule="exact"/>
      <w:ind w:left="1985" w:hanging="1985"/>
    </w:pPr>
  </w:style>
  <w:style w:type="paragraph" w:customStyle="1" w:styleId="ab">
    <w:name w:val="Вид документа"/>
    <w:basedOn w:val="a"/>
    <w:next w:val="a6"/>
    <w:rsid w:val="00224058"/>
    <w:pPr>
      <w:suppressAutoHyphens/>
      <w:spacing w:line="240" w:lineRule="exact"/>
      <w:jc w:val="center"/>
    </w:pPr>
    <w:rPr>
      <w:b/>
      <w:caps/>
      <w:sz w:val="24"/>
    </w:rPr>
  </w:style>
  <w:style w:type="paragraph" w:customStyle="1" w:styleId="ac">
    <w:name w:val="Гриф согласования"/>
    <w:basedOn w:val="a"/>
    <w:rsid w:val="00224058"/>
    <w:pPr>
      <w:tabs>
        <w:tab w:val="left" w:pos="2835"/>
      </w:tabs>
      <w:suppressAutoHyphens/>
      <w:spacing w:before="480" w:line="240" w:lineRule="exact"/>
    </w:pPr>
  </w:style>
  <w:style w:type="paragraph" w:customStyle="1" w:styleId="ad">
    <w:name w:val="Гриф утверждения"/>
    <w:basedOn w:val="a6"/>
    <w:rsid w:val="00224058"/>
    <w:pPr>
      <w:tabs>
        <w:tab w:val="right" w:pos="4253"/>
      </w:tabs>
      <w:suppressAutoHyphens/>
      <w:spacing w:after="240" w:line="240" w:lineRule="exact"/>
      <w:ind w:firstLine="0"/>
    </w:pPr>
  </w:style>
  <w:style w:type="paragraph" w:customStyle="1" w:styleId="ae">
    <w:name w:val="Подпись на общем бланке"/>
    <w:basedOn w:val="af"/>
    <w:next w:val="a6"/>
    <w:rsid w:val="00224058"/>
    <w:pPr>
      <w:tabs>
        <w:tab w:val="right" w:pos="9639"/>
      </w:tabs>
      <w:suppressAutoHyphens/>
      <w:spacing w:before="480" w:line="240" w:lineRule="exact"/>
      <w:ind w:left="0"/>
    </w:pPr>
  </w:style>
  <w:style w:type="paragraph" w:styleId="af">
    <w:name w:val="Signature"/>
    <w:basedOn w:val="a"/>
    <w:rsid w:val="00224058"/>
    <w:pPr>
      <w:ind w:left="4252"/>
    </w:pPr>
  </w:style>
  <w:style w:type="character" w:styleId="af0">
    <w:name w:val="Hyperlink"/>
    <w:basedOn w:val="a0"/>
    <w:uiPriority w:val="99"/>
    <w:unhideWhenUsed/>
    <w:rsid w:val="00BF24AB"/>
    <w:rPr>
      <w:color w:val="0000FF" w:themeColor="hyperlink"/>
      <w:u w:val="single"/>
    </w:rPr>
  </w:style>
  <w:style w:type="paragraph" w:styleId="af1">
    <w:name w:val="No Spacing"/>
    <w:uiPriority w:val="1"/>
    <w:qFormat/>
    <w:rsid w:val="00BF24AB"/>
    <w:pPr>
      <w:suppressAutoHyphens/>
    </w:pPr>
    <w:rPr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F24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4058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224058"/>
    <w:pPr>
      <w:suppressAutoHyphens/>
      <w:spacing w:line="240" w:lineRule="exact"/>
    </w:pPr>
  </w:style>
  <w:style w:type="paragraph" w:styleId="a4">
    <w:name w:val="header"/>
    <w:basedOn w:val="a"/>
    <w:rsid w:val="00224058"/>
    <w:pPr>
      <w:jc w:val="center"/>
    </w:pPr>
  </w:style>
  <w:style w:type="paragraph" w:customStyle="1" w:styleId="a5">
    <w:name w:val="Заголовок к тексту"/>
    <w:basedOn w:val="a"/>
    <w:next w:val="a6"/>
    <w:rsid w:val="00224058"/>
    <w:pPr>
      <w:suppressAutoHyphens/>
      <w:spacing w:after="480" w:line="240" w:lineRule="exact"/>
    </w:pPr>
    <w:rPr>
      <w:b/>
    </w:rPr>
  </w:style>
  <w:style w:type="paragraph" w:styleId="a6">
    <w:name w:val="Body Text"/>
    <w:basedOn w:val="a"/>
    <w:rsid w:val="00224058"/>
    <w:pPr>
      <w:spacing w:line="360" w:lineRule="exact"/>
      <w:ind w:firstLine="720"/>
      <w:jc w:val="both"/>
    </w:pPr>
  </w:style>
  <w:style w:type="paragraph" w:customStyle="1" w:styleId="a7">
    <w:name w:val="Исполнитель"/>
    <w:basedOn w:val="a6"/>
    <w:rsid w:val="00224058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8">
    <w:name w:val="footer"/>
    <w:basedOn w:val="a"/>
    <w:rsid w:val="00224058"/>
    <w:pPr>
      <w:suppressAutoHyphens/>
    </w:pPr>
    <w:rPr>
      <w:sz w:val="20"/>
    </w:rPr>
  </w:style>
  <w:style w:type="paragraph" w:styleId="a9">
    <w:name w:val="List Paragraph"/>
    <w:basedOn w:val="a"/>
    <w:uiPriority w:val="34"/>
    <w:qFormat/>
    <w:rsid w:val="00BF24AB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aa">
    <w:name w:val="Приложение"/>
    <w:basedOn w:val="a6"/>
    <w:rsid w:val="00224058"/>
    <w:pPr>
      <w:tabs>
        <w:tab w:val="left" w:pos="1673"/>
      </w:tabs>
      <w:spacing w:before="240" w:line="240" w:lineRule="exact"/>
      <w:ind w:left="1985" w:hanging="1985"/>
    </w:pPr>
  </w:style>
  <w:style w:type="paragraph" w:customStyle="1" w:styleId="ab">
    <w:name w:val="Вид документа"/>
    <w:basedOn w:val="a"/>
    <w:next w:val="a6"/>
    <w:rsid w:val="00224058"/>
    <w:pPr>
      <w:suppressAutoHyphens/>
      <w:spacing w:line="240" w:lineRule="exact"/>
      <w:jc w:val="center"/>
    </w:pPr>
    <w:rPr>
      <w:b/>
      <w:caps/>
      <w:sz w:val="24"/>
    </w:rPr>
  </w:style>
  <w:style w:type="paragraph" w:customStyle="1" w:styleId="ac">
    <w:name w:val="Гриф согласования"/>
    <w:basedOn w:val="a"/>
    <w:rsid w:val="00224058"/>
    <w:pPr>
      <w:tabs>
        <w:tab w:val="left" w:pos="2835"/>
      </w:tabs>
      <w:suppressAutoHyphens/>
      <w:spacing w:before="480" w:line="240" w:lineRule="exact"/>
    </w:pPr>
  </w:style>
  <w:style w:type="paragraph" w:customStyle="1" w:styleId="ad">
    <w:name w:val="Гриф утверждения"/>
    <w:basedOn w:val="a6"/>
    <w:rsid w:val="00224058"/>
    <w:pPr>
      <w:tabs>
        <w:tab w:val="right" w:pos="4253"/>
      </w:tabs>
      <w:suppressAutoHyphens/>
      <w:spacing w:after="240" w:line="240" w:lineRule="exact"/>
      <w:ind w:firstLine="0"/>
    </w:pPr>
  </w:style>
  <w:style w:type="paragraph" w:customStyle="1" w:styleId="ae">
    <w:name w:val="Подпись на общем бланке"/>
    <w:basedOn w:val="af"/>
    <w:next w:val="a6"/>
    <w:rsid w:val="00224058"/>
    <w:pPr>
      <w:tabs>
        <w:tab w:val="right" w:pos="9639"/>
      </w:tabs>
      <w:suppressAutoHyphens/>
      <w:spacing w:before="480" w:line="240" w:lineRule="exact"/>
      <w:ind w:left="0"/>
    </w:pPr>
  </w:style>
  <w:style w:type="paragraph" w:styleId="af">
    <w:name w:val="Signature"/>
    <w:basedOn w:val="a"/>
    <w:rsid w:val="00224058"/>
    <w:pPr>
      <w:ind w:left="4252"/>
    </w:pPr>
  </w:style>
  <w:style w:type="character" w:styleId="af0">
    <w:name w:val="Hyperlink"/>
    <w:basedOn w:val="a0"/>
    <w:uiPriority w:val="99"/>
    <w:unhideWhenUsed/>
    <w:rsid w:val="00BF24AB"/>
    <w:rPr>
      <w:color w:val="0000FF" w:themeColor="hyperlink"/>
      <w:u w:val="single"/>
    </w:rPr>
  </w:style>
  <w:style w:type="paragraph" w:styleId="af1">
    <w:name w:val="No Spacing"/>
    <w:uiPriority w:val="1"/>
    <w:qFormat/>
    <w:rsid w:val="00BF24AB"/>
    <w:pPr>
      <w:suppressAutoHyphens/>
    </w:pPr>
    <w:rPr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F24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kola-saraschi@yandex.ru" TargetMode="External"/><Relationship Id="rId13" Type="http://schemas.openxmlformats.org/officeDocument/2006/relationships/hyperlink" Target="mailto:akbash09@mail.ru" TargetMode="External"/><Relationship Id="rId18" Type="http://schemas.openxmlformats.org/officeDocument/2006/relationships/hyperlink" Target="mailto:nk_lyubochka@mail.ru" TargetMode="External"/><Relationship Id="rId26" Type="http://schemas.openxmlformats.org/officeDocument/2006/relationships/hyperlink" Target="mailto:silvina.urakova@mail.ru" TargetMode="External"/><Relationship Id="rId39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yperlink" Target="mailto:lyaysan.matisheva@mail.ru" TargetMode="External"/><Relationship Id="rId34" Type="http://schemas.openxmlformats.org/officeDocument/2006/relationships/hyperlink" Target="mailto:bruzli@mail.ru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akbash09@mail.ru" TargetMode="External"/><Relationship Id="rId17" Type="http://schemas.openxmlformats.org/officeDocument/2006/relationships/hyperlink" Target="mailto:sh2_barda@mail.ru/" TargetMode="External"/><Relationship Id="rId25" Type="http://schemas.openxmlformats.org/officeDocument/2006/relationships/hyperlink" Target="mailto:farida.biktasheva@mail.ru" TargetMode="External"/><Relationship Id="rId33" Type="http://schemas.openxmlformats.org/officeDocument/2006/relationships/hyperlink" Target="https://mail.yandex.ru/lite/compose?to=Konst-shkola@yandex.ru" TargetMode="External"/><Relationship Id="rId38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hyperlink" Target="mailto:ya.bichd@yandex.ru" TargetMode="External"/><Relationship Id="rId20" Type="http://schemas.openxmlformats.org/officeDocument/2006/relationships/hyperlink" Target="mailto:yulechka.zaitova@mail.ru" TargetMode="External"/><Relationship Id="rId29" Type="http://schemas.openxmlformats.org/officeDocument/2006/relationships/hyperlink" Target="mailto:uimug@yandex.ru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nash.bard@mail.ru" TargetMode="External"/><Relationship Id="rId24" Type="http://schemas.openxmlformats.org/officeDocument/2006/relationships/hyperlink" Target="mailto:dinar_sakaev@mail.ru" TargetMode="External"/><Relationship Id="rId32" Type="http://schemas.openxmlformats.org/officeDocument/2006/relationships/hyperlink" Target="https://mail.yandex.ru/lite/compose?to=Konst-shkola@yandex.ru" TargetMode="External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ya.bichd@yandex.ru" TargetMode="External"/><Relationship Id="rId23" Type="http://schemas.openxmlformats.org/officeDocument/2006/relationships/hyperlink" Target="mailto:anton.patrakov.99@mail.ru" TargetMode="External"/><Relationship Id="rId28" Type="http://schemas.openxmlformats.org/officeDocument/2006/relationships/hyperlink" Target="mailto:elap-bard@rambler.ru" TargetMode="External"/><Relationship Id="rId36" Type="http://schemas.openxmlformats.org/officeDocument/2006/relationships/header" Target="header2.xml"/><Relationship Id="rId10" Type="http://schemas.openxmlformats.org/officeDocument/2006/relationships/hyperlink" Target="mailto:shserm@yandex.ru" TargetMode="External"/><Relationship Id="rId19" Type="http://schemas.openxmlformats.org/officeDocument/2006/relationships/hyperlink" Target="mailto:eliza.bauangulova@mail.ru" TargetMode="External"/><Relationship Id="rId31" Type="http://schemas.openxmlformats.org/officeDocument/2006/relationships/hyperlink" Target="mailto:uimug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serm@yandex.ru" TargetMode="External"/><Relationship Id="rId14" Type="http://schemas.openxmlformats.org/officeDocument/2006/relationships/hyperlink" Target="mailto:akbash09@mail.ru" TargetMode="External"/><Relationship Id="rId22" Type="http://schemas.openxmlformats.org/officeDocument/2006/relationships/hyperlink" Target="mailto:artem.kantuganov@mail.ru" TargetMode="External"/><Relationship Id="rId27" Type="http://schemas.openxmlformats.org/officeDocument/2006/relationships/hyperlink" Target="mailto:elap-bard@rambler.ru" TargetMode="External"/><Relationship Id="rId30" Type="http://schemas.openxmlformats.org/officeDocument/2006/relationships/hyperlink" Target="mailto:uimug@yandex.ru" TargetMode="External"/><Relationship Id="rId35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6;&#1072;&#1073;&#1086;&#1095;&#1080;&#1081;%20&#1089;&#1090;&#1086;&#1083;\&#1050;&#1086;&#1087;&#1080;&#1103;%20(2)%2018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Копия (2) 180</Template>
  <TotalTime>1</TotalTime>
  <Pages>13</Pages>
  <Words>1861</Words>
  <Characters>10611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ИВЦ</Company>
  <LinksUpToDate>false</LinksUpToDate>
  <CharactersWithSpaces>12448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1900-12-31T19:00:00Z</cp:lastPrinted>
  <dcterms:created xsi:type="dcterms:W3CDTF">2014-10-31T11:36:00Z</dcterms:created>
  <dcterms:modified xsi:type="dcterms:W3CDTF">2014-10-31T11:36:00Z</dcterms:modified>
</cp:coreProperties>
</file>